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A1839" w14:textId="7E653E16" w:rsidR="0078154B" w:rsidRDefault="00862873" w:rsidP="00C45E91">
      <w:pPr>
        <w:spacing w:before="0" w:after="0"/>
        <w:ind w:left="3686"/>
        <w:rPr>
          <w:b/>
          <w:bCs/>
          <w:sz w:val="92"/>
          <w:szCs w:val="92"/>
        </w:rPr>
      </w:pPr>
      <w:r>
        <w:rPr>
          <w:noProof/>
        </w:rPr>
        <w:drawing>
          <wp:anchor distT="0" distB="0" distL="114300" distR="114300" simplePos="0" relativeHeight="251658752" behindDoc="1" locked="0" layoutInCell="1" allowOverlap="1" wp14:anchorId="2E5718C3" wp14:editId="423A70C9">
            <wp:simplePos x="0" y="0"/>
            <wp:positionH relativeFrom="page">
              <wp:posOffset>-2540</wp:posOffset>
            </wp:positionH>
            <wp:positionV relativeFrom="margin">
              <wp:posOffset>-3672205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21D27">
        <w:rPr>
          <w:b/>
          <w:bCs/>
          <w:sz w:val="92"/>
          <w:szCs w:val="92"/>
        </w:rPr>
        <w:br/>
        <w:t>Centre guide</w:t>
      </w:r>
    </w:p>
    <w:p w14:paraId="3B41E3C3" w14:textId="69CB7A9E" w:rsidR="00721D27" w:rsidRDefault="00721D27" w:rsidP="00C45E91">
      <w:pPr>
        <w:spacing w:before="0" w:after="0"/>
        <w:ind w:left="3686"/>
        <w:rPr>
          <w:b/>
          <w:bCs/>
          <w:sz w:val="92"/>
          <w:szCs w:val="92"/>
        </w:rPr>
      </w:pPr>
    </w:p>
    <w:p w14:paraId="3E2BE3E1" w14:textId="665FC6D6" w:rsidR="00721D27" w:rsidRPr="00C45E91" w:rsidRDefault="00721D27" w:rsidP="00C45E91">
      <w:pPr>
        <w:spacing w:before="0" w:after="0"/>
        <w:ind w:left="3686"/>
        <w:rPr>
          <w:b/>
          <w:bCs/>
          <w:sz w:val="28"/>
          <w:szCs w:val="28"/>
        </w:rPr>
      </w:pPr>
      <w:r w:rsidRPr="00C45E91">
        <w:rPr>
          <w:b/>
          <w:bCs/>
          <w:sz w:val="28"/>
          <w:szCs w:val="28"/>
        </w:rPr>
        <w:t>Working in the health and science sector</w:t>
      </w:r>
    </w:p>
    <w:p w14:paraId="035BFBFA" w14:textId="7ADE5F70" w:rsidR="00721D27" w:rsidRPr="00C45E91" w:rsidRDefault="00721D27" w:rsidP="00C45E91">
      <w:pPr>
        <w:spacing w:before="0" w:after="0"/>
        <w:ind w:left="3686"/>
        <w:rPr>
          <w:b/>
          <w:bCs/>
          <w:sz w:val="28"/>
          <w:szCs w:val="28"/>
        </w:rPr>
      </w:pPr>
    </w:p>
    <w:p w14:paraId="40003FAD" w14:textId="038131D5" w:rsidR="00721D27" w:rsidRPr="00C45E91" w:rsidRDefault="00721D27" w:rsidP="00C45E91">
      <w:pPr>
        <w:spacing w:before="0" w:after="0"/>
        <w:ind w:left="3686"/>
        <w:rPr>
          <w:b/>
          <w:bCs/>
          <w:sz w:val="28"/>
          <w:szCs w:val="28"/>
        </w:rPr>
      </w:pPr>
      <w:r w:rsidRPr="00C45E91">
        <w:rPr>
          <w:b/>
          <w:bCs/>
          <w:sz w:val="28"/>
          <w:szCs w:val="28"/>
        </w:rPr>
        <w:t>Health and science: health</w:t>
      </w:r>
    </w:p>
    <w:p w14:paraId="0E616CE8" w14:textId="4A9BC06B" w:rsidR="00721D27" w:rsidRPr="00C45E91" w:rsidRDefault="00721D27" w:rsidP="00C45E91">
      <w:pPr>
        <w:spacing w:before="0" w:after="0"/>
        <w:ind w:left="3686"/>
        <w:rPr>
          <w:b/>
          <w:bCs/>
          <w:sz w:val="28"/>
          <w:szCs w:val="28"/>
        </w:rPr>
      </w:pPr>
    </w:p>
    <w:p w14:paraId="5431B54B" w14:textId="36765213" w:rsidR="00721D27" w:rsidRPr="00C45E91" w:rsidRDefault="00721D27" w:rsidP="00C45E91">
      <w:pPr>
        <w:spacing w:before="0" w:after="0"/>
        <w:ind w:left="3686"/>
        <w:rPr>
          <w:b/>
          <w:bCs/>
          <w:sz w:val="28"/>
          <w:szCs w:val="28"/>
        </w:rPr>
      </w:pPr>
      <w:r w:rsidRPr="00C45E91">
        <w:rPr>
          <w:b/>
          <w:bCs/>
          <w:sz w:val="28"/>
          <w:szCs w:val="28"/>
        </w:rPr>
        <w:t>Health area of study assessment</w:t>
      </w:r>
    </w:p>
    <w:p w14:paraId="74377CF7" w14:textId="0FC1F650" w:rsidR="00721D27" w:rsidRPr="00C45E91" w:rsidRDefault="00721D27" w:rsidP="00C45E91">
      <w:pPr>
        <w:spacing w:before="0" w:after="0"/>
        <w:ind w:left="3686"/>
        <w:rPr>
          <w:b/>
          <w:bCs/>
          <w:sz w:val="28"/>
          <w:szCs w:val="28"/>
        </w:rPr>
      </w:pPr>
    </w:p>
    <w:p w14:paraId="1F1301CE" w14:textId="7A69F976" w:rsidR="00721D27" w:rsidRPr="00C45E91" w:rsidRDefault="00721D27" w:rsidP="00C45E91">
      <w:pPr>
        <w:spacing w:before="0" w:after="0"/>
        <w:ind w:left="3686"/>
        <w:rPr>
          <w:b/>
          <w:bCs/>
          <w:color w:val="FF0000"/>
          <w:sz w:val="28"/>
          <w:szCs w:val="28"/>
        </w:rPr>
      </w:pPr>
      <w:r w:rsidRPr="00C45E91">
        <w:rPr>
          <w:b/>
          <w:bCs/>
          <w:color w:val="FF0000"/>
          <w:sz w:val="28"/>
          <w:szCs w:val="28"/>
        </w:rPr>
        <w:t>SAMPLE</w:t>
      </w:r>
    </w:p>
    <w:p w14:paraId="4A6B7575" w14:textId="77777777" w:rsidR="00721D27" w:rsidRDefault="00721D27" w:rsidP="00774C40"/>
    <w:p w14:paraId="2F98EA3E" w14:textId="6F537E78" w:rsidR="0078154B" w:rsidRPr="005B29F3" w:rsidRDefault="0078154B" w:rsidP="00774C40">
      <w:pPr>
        <w:sectPr w:rsidR="0078154B" w:rsidRPr="005B29F3" w:rsidSect="00721D27">
          <w:footerReference w:type="default" r:id="rId12"/>
          <w:headerReference w:type="first" r:id="rId13"/>
          <w:footerReference w:type="first" r:id="rId14"/>
          <w:pgSz w:w="11906" w:h="16838"/>
          <w:pgMar w:top="5783" w:right="851" w:bottom="1418" w:left="851" w:header="720" w:footer="397" w:gutter="0"/>
          <w:pgNumType w:start="1"/>
          <w:cols w:space="708"/>
          <w:titlePg/>
          <w:docGrid w:linePitch="360"/>
        </w:sectPr>
      </w:pPr>
    </w:p>
    <w:p w14:paraId="185F11E9" w14:textId="4B1028B7" w:rsidR="00691BE0" w:rsidRPr="005B29F3" w:rsidRDefault="0082015C" w:rsidP="00202C6D">
      <w:pPr>
        <w:pStyle w:val="Title"/>
        <w:spacing w:before="0" w:after="0"/>
        <w:ind w:right="-2"/>
        <w:rPr>
          <w:highlight w:val="yellow"/>
        </w:rPr>
      </w:pPr>
      <w:r>
        <w:lastRenderedPageBreak/>
        <w:fldChar w:fldCharType="begin"/>
      </w:r>
      <w:r>
        <w:instrText xml:space="preserve"> DOCPROPERTY  "NCFE Qual Title"  \* MERGEFORMAT </w:instrText>
      </w:r>
      <w:r>
        <w:fldChar w:fldCharType="separate"/>
      </w:r>
      <w:r w:rsidR="0024776B" w:rsidRPr="005B29F3">
        <w:t>Working in the health and science sector</w:t>
      </w:r>
      <w:r>
        <w:fldChar w:fldCharType="end"/>
      </w:r>
      <w:r w:rsidR="001A09FC">
        <w:t xml:space="preserve"> </w:t>
      </w:r>
    </w:p>
    <w:p w14:paraId="29119DEF" w14:textId="77777777" w:rsidR="00202C6D" w:rsidRPr="005B29F3" w:rsidRDefault="00202C6D" w:rsidP="00202C6D">
      <w:pPr>
        <w:pStyle w:val="Subtitle"/>
        <w:spacing w:before="0" w:after="0" w:line="240" w:lineRule="auto"/>
      </w:pPr>
      <w:bookmarkStart w:id="0" w:name="_Hlk52896921"/>
    </w:p>
    <w:p w14:paraId="123ED2C4" w14:textId="43C9A026" w:rsidR="001A09FC" w:rsidRPr="005B29F3" w:rsidRDefault="00F80704" w:rsidP="00202C6D">
      <w:pPr>
        <w:pStyle w:val="Subtitle"/>
        <w:spacing w:before="0" w:after="0" w:line="240" w:lineRule="auto"/>
      </w:pPr>
      <w:r w:rsidRPr="005B29F3">
        <w:fldChar w:fldCharType="begin"/>
      </w:r>
      <w:r w:rsidR="001A09FC" w:rsidRPr="005B29F3">
        <w:instrText>DOCPROPERTY  "NCFE Specialism Main Cover Heading"  \* MERGEFORMAT</w:instrText>
      </w:r>
      <w:r w:rsidRPr="005B29F3">
        <w:fldChar w:fldCharType="separate"/>
      </w:r>
      <w:r w:rsidR="0024776B" w:rsidRPr="005B29F3">
        <w:t>Health and science: health</w:t>
      </w:r>
      <w:r w:rsidRPr="005B29F3">
        <w:fldChar w:fldCharType="end"/>
      </w:r>
    </w:p>
    <w:p w14:paraId="15327070" w14:textId="77777777" w:rsidR="00202C6D" w:rsidRPr="00530B82" w:rsidRDefault="00202C6D" w:rsidP="00202C6D">
      <w:pPr>
        <w:pStyle w:val="Subtitle"/>
        <w:spacing w:before="0" w:after="0" w:line="240" w:lineRule="auto"/>
      </w:pPr>
    </w:p>
    <w:p w14:paraId="0F2868BF" w14:textId="06B36B4D" w:rsidR="001A09FC" w:rsidRPr="005B29F3" w:rsidRDefault="00862873" w:rsidP="00202C6D">
      <w:pPr>
        <w:pStyle w:val="Subtitle"/>
        <w:spacing w:before="0" w:after="0" w:line="240" w:lineRule="auto"/>
      </w:pPr>
      <w:fldSimple w:instr="DOCPROPERTY  &quot;NCFE Assignment Ordinal&quot;  \* MERGEFORMAT">
        <w:r w:rsidR="009D185E">
          <w:t>Health area of study assessment</w:t>
        </w:r>
      </w:fldSimple>
    </w:p>
    <w:p w14:paraId="10741B91" w14:textId="77777777" w:rsidR="00202C6D" w:rsidRPr="005B29F3" w:rsidRDefault="00202C6D" w:rsidP="00202C6D">
      <w:pPr>
        <w:numPr>
          <w:ilvl w:val="1"/>
          <w:numId w:val="0"/>
        </w:numPr>
        <w:spacing w:before="0" w:after="0"/>
        <w:rPr>
          <w:sz w:val="32"/>
          <w:szCs w:val="32"/>
        </w:rPr>
      </w:pPr>
    </w:p>
    <w:p w14:paraId="1C471C10" w14:textId="5D11D70E" w:rsidR="00071305" w:rsidRPr="005B29F3" w:rsidRDefault="00862873" w:rsidP="00202C6D">
      <w:pPr>
        <w:numPr>
          <w:ilvl w:val="1"/>
          <w:numId w:val="0"/>
        </w:numPr>
        <w:spacing w:before="0" w:after="0"/>
      </w:pPr>
      <w:fldSimple w:instr="DOCPROPERTY  &quot;NCFE Special Case&quot;  \* MERGEFORMAT">
        <w:r w:rsidR="00EC3786" w:rsidRPr="005B29F3">
          <w:rPr>
            <w:rFonts w:eastAsiaTheme="majorEastAsia" w:cstheme="majorBidi"/>
            <w:bCs/>
            <w:color w:val="EC1F3E" w:themeColor="accent5"/>
            <w:sz w:val="32"/>
            <w:szCs w:val="24"/>
          </w:rPr>
          <w:t>Sample</w:t>
        </w:r>
      </w:fldSimple>
    </w:p>
    <w:bookmarkEnd w:id="0"/>
    <w:p w14:paraId="5A1DBD0E" w14:textId="77777777" w:rsidR="00202C6D" w:rsidRPr="005B29F3" w:rsidRDefault="00202C6D" w:rsidP="00202C6D">
      <w:pPr>
        <w:spacing w:before="0" w:after="0"/>
      </w:pPr>
    </w:p>
    <w:p w14:paraId="6F0C5FE3" w14:textId="5152373B" w:rsidR="001A09FC" w:rsidRPr="005B29F3" w:rsidRDefault="001A09FC" w:rsidP="00202C6D">
      <w:pPr>
        <w:spacing w:before="0" w:after="0"/>
        <w:outlineLvl w:val="0"/>
      </w:pPr>
      <w:r w:rsidRPr="005B29F3">
        <w:t>To be given to learners on or after XX XXXXXXXX XXXX.</w:t>
      </w:r>
    </w:p>
    <w:p w14:paraId="34C64F07" w14:textId="77777777" w:rsidR="00202C6D" w:rsidRPr="005B29F3" w:rsidRDefault="00202C6D" w:rsidP="00202C6D">
      <w:pPr>
        <w:spacing w:before="0" w:after="0"/>
      </w:pPr>
    </w:p>
    <w:p w14:paraId="48C76BA5" w14:textId="36D2848E" w:rsidR="001A09FC" w:rsidRPr="005B29F3" w:rsidRDefault="00EC3786" w:rsidP="00202C6D">
      <w:pPr>
        <w:spacing w:before="0" w:after="0"/>
        <w:outlineLvl w:val="0"/>
        <w:rPr>
          <w:b/>
        </w:rPr>
      </w:pPr>
      <w:r w:rsidRPr="005B29F3">
        <w:rPr>
          <w:b/>
        </w:rPr>
        <w:t>Learner</w:t>
      </w:r>
      <w:r w:rsidR="001A09FC" w:rsidRPr="005B29F3">
        <w:rPr>
          <w:b/>
        </w:rPr>
        <w:t xml:space="preserve"> instructions</w:t>
      </w:r>
    </w:p>
    <w:p w14:paraId="4533FA3A" w14:textId="77777777" w:rsidR="00202C6D" w:rsidRPr="005B29F3" w:rsidRDefault="00202C6D" w:rsidP="00202C6D">
      <w:pPr>
        <w:spacing w:before="0" w:after="0"/>
      </w:pPr>
    </w:p>
    <w:p w14:paraId="25796D3D" w14:textId="28854CBE" w:rsidR="001A09FC" w:rsidRPr="005B29F3" w:rsidRDefault="004E4366" w:rsidP="00202C6D">
      <w:pPr>
        <w:pStyle w:val="NCFE-Bullet-Short"/>
        <w:spacing w:before="0" w:after="0"/>
      </w:pPr>
      <w:r w:rsidRPr="005B29F3">
        <w:t>r</w:t>
      </w:r>
      <w:r w:rsidR="001A09FC" w:rsidRPr="005B29F3">
        <w:t>ead all provided information carefully before you start the work</w:t>
      </w:r>
    </w:p>
    <w:p w14:paraId="3E607DE6" w14:textId="1CDDD983" w:rsidR="001A09FC" w:rsidRPr="005B29F3" w:rsidRDefault="004E4366" w:rsidP="00202C6D">
      <w:pPr>
        <w:pStyle w:val="NCFE-Bullet-Short"/>
        <w:spacing w:before="0" w:after="0"/>
      </w:pPr>
      <w:r w:rsidRPr="005B29F3">
        <w:t>y</w:t>
      </w:r>
      <w:r w:rsidR="001A09FC" w:rsidRPr="005B29F3">
        <w:t xml:space="preserve">ou must clearly identify and label </w:t>
      </w:r>
      <w:proofErr w:type="gramStart"/>
      <w:r w:rsidR="001A09FC" w:rsidRPr="005B29F3">
        <w:t>all of</w:t>
      </w:r>
      <w:proofErr w:type="gramEnd"/>
      <w:r w:rsidR="001A09FC" w:rsidRPr="005B29F3">
        <w:t xml:space="preserve"> the work you produce during the supervised time</w:t>
      </w:r>
    </w:p>
    <w:p w14:paraId="5F05B225" w14:textId="77777777" w:rsidR="00202C6D" w:rsidRPr="005B29F3" w:rsidRDefault="00202C6D" w:rsidP="00202C6D">
      <w:pPr>
        <w:spacing w:before="0" w:after="0"/>
      </w:pPr>
    </w:p>
    <w:p w14:paraId="16CAB800" w14:textId="78901546" w:rsidR="001A09FC" w:rsidRPr="005B29F3" w:rsidRDefault="00EC3786" w:rsidP="00202C6D">
      <w:pPr>
        <w:spacing w:before="0" w:after="0"/>
        <w:outlineLvl w:val="0"/>
        <w:rPr>
          <w:b/>
        </w:rPr>
      </w:pPr>
      <w:r w:rsidRPr="005B29F3">
        <w:rPr>
          <w:b/>
        </w:rPr>
        <w:t>Learner</w:t>
      </w:r>
      <w:r w:rsidR="001A09FC" w:rsidRPr="005B29F3">
        <w:rPr>
          <w:b/>
        </w:rPr>
        <w:t xml:space="preserve"> information</w:t>
      </w:r>
    </w:p>
    <w:p w14:paraId="4A8D047B" w14:textId="77777777" w:rsidR="00202C6D" w:rsidRPr="005B29F3" w:rsidRDefault="00202C6D" w:rsidP="00202C6D">
      <w:pPr>
        <w:spacing w:before="0" w:after="0"/>
      </w:pPr>
    </w:p>
    <w:p w14:paraId="7A018A80" w14:textId="6F99E744" w:rsidR="001A09FC" w:rsidRPr="005B29F3" w:rsidRDefault="004E4366" w:rsidP="00202C6D">
      <w:pPr>
        <w:pStyle w:val="NCFE-Bullet-Short"/>
        <w:spacing w:before="0" w:after="0"/>
      </w:pPr>
      <w:r w:rsidRPr="005B29F3">
        <w:t>t</w:t>
      </w:r>
      <w:r w:rsidR="001A09FC" w:rsidRPr="005B29F3">
        <w:t>he maximum time for this assessment is 3 hours 45 minutes</w:t>
      </w:r>
    </w:p>
    <w:p w14:paraId="282B3AAD" w14:textId="7E49FFCE" w:rsidR="001A09FC" w:rsidRPr="005B29F3" w:rsidRDefault="004E4366" w:rsidP="00202C6D">
      <w:pPr>
        <w:pStyle w:val="NCFE-Bullet-Short"/>
        <w:spacing w:before="0" w:after="0"/>
      </w:pPr>
      <w:proofErr w:type="gramStart"/>
      <w:r w:rsidRPr="005B29F3">
        <w:t>a</w:t>
      </w:r>
      <w:r w:rsidR="001A09FC" w:rsidRPr="005B29F3">
        <w:t>ll of</w:t>
      </w:r>
      <w:proofErr w:type="gramEnd"/>
      <w:r w:rsidR="001A09FC" w:rsidRPr="005B29F3">
        <w:t xml:space="preserve"> the work you submit must be your own</w:t>
      </w:r>
    </w:p>
    <w:p w14:paraId="3D2497F8" w14:textId="77777777" w:rsidR="00202C6D" w:rsidRPr="005B29F3" w:rsidRDefault="00202C6D" w:rsidP="00202C6D">
      <w:pPr>
        <w:spacing w:before="0" w:after="0"/>
        <w:outlineLvl w:val="0"/>
      </w:pPr>
    </w:p>
    <w:p w14:paraId="1D76C129" w14:textId="3FE6E1C8" w:rsidR="001A09FC" w:rsidRPr="005B29F3" w:rsidRDefault="001A09FC" w:rsidP="00202C6D">
      <w:pPr>
        <w:spacing w:before="0" w:after="0"/>
        <w:outlineLvl w:val="0"/>
      </w:pPr>
      <w:r w:rsidRPr="005B29F3">
        <w:t>Please complete the details below clearly and in BLOCK CAPITALS.</w:t>
      </w:r>
    </w:p>
    <w:p w14:paraId="17708396" w14:textId="5274C15F" w:rsidR="00202C6D" w:rsidRPr="005B29F3" w:rsidRDefault="00202C6D" w:rsidP="004E4366">
      <w:pPr>
        <w:spacing w:before="0" w:after="0"/>
      </w:pPr>
    </w:p>
    <w:p w14:paraId="642B35F9" w14:textId="77777777" w:rsidR="00202C6D" w:rsidRPr="005B29F3" w:rsidRDefault="00202C6D" w:rsidP="004E4366">
      <w:pPr>
        <w:spacing w:before="0" w:after="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5B29F3" w14:paraId="103E9772" w14:textId="77777777" w:rsidTr="0036087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6FDD1237" w14:textId="77777777" w:rsidR="001A09FC" w:rsidRPr="005B29F3" w:rsidRDefault="00EC3786" w:rsidP="001A09FC">
            <w:pPr>
              <w:spacing w:after="0"/>
              <w:outlineLvl w:val="0"/>
            </w:pPr>
            <w:r w:rsidRPr="005B29F3">
              <w:t>Learner</w:t>
            </w:r>
            <w:r w:rsidR="001A09FC" w:rsidRPr="005B29F3">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0F10BD65" w14:textId="77777777" w:rsidR="001A09FC" w:rsidRPr="005B29F3" w:rsidRDefault="001A09FC" w:rsidP="001A09FC">
            <w:pPr>
              <w:spacing w:after="0"/>
              <w:outlineLvl w:val="0"/>
            </w:pPr>
          </w:p>
        </w:tc>
      </w:tr>
      <w:tr w:rsidR="001A09FC" w:rsidRPr="005B29F3" w14:paraId="03FC2937" w14:textId="77777777" w:rsidTr="0036087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4C44BC64" w14:textId="77777777" w:rsidR="001A09FC" w:rsidRPr="005B29F3" w:rsidRDefault="001A09FC" w:rsidP="001A09FC">
            <w:pPr>
              <w:spacing w:after="0"/>
              <w:outlineLvl w:val="0"/>
            </w:pPr>
          </w:p>
        </w:tc>
      </w:tr>
      <w:tr w:rsidR="001A09FC" w:rsidRPr="005B29F3" w14:paraId="4841F193" w14:textId="77777777" w:rsidTr="0036087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7BC5D122" w14:textId="77777777" w:rsidR="001A09FC" w:rsidRPr="005B29F3" w:rsidRDefault="001A09FC" w:rsidP="001A09FC">
            <w:pPr>
              <w:spacing w:after="0"/>
              <w:outlineLvl w:val="0"/>
            </w:pPr>
            <w:r w:rsidRPr="005B29F3">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6EF5015B" w14:textId="77777777" w:rsidR="001A09FC" w:rsidRPr="005B29F3" w:rsidRDefault="001A09FC" w:rsidP="001A09FC">
            <w:pPr>
              <w:spacing w:after="0"/>
              <w:outlineLvl w:val="0"/>
            </w:pPr>
          </w:p>
        </w:tc>
      </w:tr>
      <w:tr w:rsidR="001A09FC" w:rsidRPr="005B29F3" w14:paraId="5EEF05C7" w14:textId="77777777" w:rsidTr="0036087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24DD7570" w14:textId="77777777" w:rsidR="001A09FC" w:rsidRPr="005B29F3" w:rsidRDefault="001A09FC" w:rsidP="001A09FC">
            <w:pPr>
              <w:spacing w:after="0"/>
              <w:outlineLvl w:val="0"/>
            </w:pPr>
          </w:p>
        </w:tc>
      </w:tr>
      <w:tr w:rsidR="001A09FC" w:rsidRPr="005B29F3" w14:paraId="6AB875E0" w14:textId="77777777" w:rsidTr="00360878">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12BD970F" w14:textId="77777777" w:rsidR="001A09FC" w:rsidRPr="005B29F3" w:rsidRDefault="00EC3786" w:rsidP="001A09FC">
            <w:pPr>
              <w:spacing w:after="0"/>
              <w:outlineLvl w:val="0"/>
            </w:pPr>
            <w:r w:rsidRPr="005B29F3">
              <w:t>Learner</w:t>
            </w:r>
            <w:r w:rsidR="001A09FC" w:rsidRPr="005B29F3">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E58E648" w14:textId="77777777" w:rsidR="001A09FC" w:rsidRPr="005B29F3"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038704BE" w14:textId="77777777" w:rsidR="001A09FC" w:rsidRPr="005B29F3"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6DCDA36B" w14:textId="77777777" w:rsidR="001A09FC" w:rsidRPr="005B29F3" w:rsidRDefault="001A09FC" w:rsidP="001A09FC">
            <w:pPr>
              <w:spacing w:after="0"/>
              <w:outlineLvl w:val="0"/>
            </w:pPr>
            <w:r w:rsidRPr="005B29F3">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5033B22" w14:textId="77777777" w:rsidR="001A09FC" w:rsidRPr="005B29F3"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6800332F" w14:textId="77777777" w:rsidR="001A09FC" w:rsidRPr="005B29F3" w:rsidRDefault="001A09FC" w:rsidP="001A09FC">
            <w:pPr>
              <w:spacing w:after="0"/>
              <w:outlineLvl w:val="0"/>
            </w:pPr>
          </w:p>
        </w:tc>
      </w:tr>
    </w:tbl>
    <w:p w14:paraId="418F107B" w14:textId="77777777" w:rsidR="001A09FC" w:rsidRPr="005B29F3" w:rsidRDefault="001A09FC" w:rsidP="001A09FC">
      <w:pPr>
        <w:spacing w:after="0"/>
        <w:outlineLvl w:val="0"/>
      </w:pPr>
      <w:r w:rsidRPr="005B29F3">
        <w:br w:type="page"/>
      </w:r>
    </w:p>
    <w:p w14:paraId="28780D0F" w14:textId="77777777" w:rsidR="00EC3786" w:rsidRPr="00556621" w:rsidRDefault="00EC3786" w:rsidP="004E4366">
      <w:pPr>
        <w:pStyle w:val="Heading1"/>
        <w:spacing w:before="0" w:after="0"/>
        <w:rPr>
          <w:color w:val="000000" w:themeColor="text1"/>
        </w:rPr>
      </w:pPr>
      <w:bookmarkStart w:id="1" w:name="_TOC_250013"/>
      <w:bookmarkStart w:id="2" w:name="_Toc74221721"/>
      <w:r w:rsidRPr="00556621">
        <w:rPr>
          <w:color w:val="000000" w:themeColor="text1"/>
        </w:rPr>
        <w:lastRenderedPageBreak/>
        <w:t>Introduction</w:t>
      </w:r>
      <w:bookmarkEnd w:id="1"/>
      <w:bookmarkEnd w:id="2"/>
    </w:p>
    <w:p w14:paraId="6C684DFB" w14:textId="77777777" w:rsidR="004E4366" w:rsidRPr="00556621" w:rsidRDefault="004E4366" w:rsidP="004E4366">
      <w:pPr>
        <w:spacing w:before="0" w:after="0"/>
        <w:rPr>
          <w:rFonts w:eastAsia="Arial" w:cs="Arial"/>
          <w:color w:val="000000" w:themeColor="text1"/>
          <w:highlight w:val="yellow"/>
          <w:u w:val="single"/>
        </w:rPr>
      </w:pPr>
    </w:p>
    <w:p w14:paraId="2099D224" w14:textId="44C7C6C5" w:rsidR="00EC3786" w:rsidRPr="005B29F3" w:rsidRDefault="5F8CDC48" w:rsidP="004E4366">
      <w:pPr>
        <w:spacing w:before="0" w:after="0"/>
        <w:rPr>
          <w:rFonts w:cs="Arial"/>
        </w:rPr>
      </w:pPr>
      <w:r w:rsidRPr="00556621">
        <w:rPr>
          <w:color w:val="000000" w:themeColor="text1"/>
        </w:rPr>
        <w:t xml:space="preserve">Working in the </w:t>
      </w:r>
      <w:r w:rsidR="00556621" w:rsidRPr="00556621">
        <w:rPr>
          <w:color w:val="000000" w:themeColor="text1"/>
        </w:rPr>
        <w:t>h</w:t>
      </w:r>
      <w:r w:rsidRPr="00556621">
        <w:rPr>
          <w:color w:val="000000" w:themeColor="text1"/>
        </w:rPr>
        <w:t xml:space="preserve">ealth and </w:t>
      </w:r>
      <w:r w:rsidR="00556621" w:rsidRPr="00556621">
        <w:rPr>
          <w:color w:val="000000" w:themeColor="text1"/>
        </w:rPr>
        <w:t>s</w:t>
      </w:r>
      <w:r w:rsidR="2116FDCA" w:rsidRPr="00556621">
        <w:rPr>
          <w:color w:val="000000" w:themeColor="text1"/>
        </w:rPr>
        <w:t>cience</w:t>
      </w:r>
      <w:r w:rsidRPr="00556621">
        <w:rPr>
          <w:color w:val="000000" w:themeColor="text1"/>
        </w:rPr>
        <w:t xml:space="preserve"> </w:t>
      </w:r>
      <w:r w:rsidR="00556621" w:rsidRPr="00556621">
        <w:rPr>
          <w:color w:val="000000" w:themeColor="text1"/>
        </w:rPr>
        <w:t>s</w:t>
      </w:r>
      <w:r w:rsidRPr="00556621">
        <w:rPr>
          <w:color w:val="000000" w:themeColor="text1"/>
        </w:rPr>
        <w:t>ector</w:t>
      </w:r>
      <w:r w:rsidR="00EC3786" w:rsidRPr="00556621">
        <w:rPr>
          <w:color w:val="000000" w:themeColor="text1"/>
        </w:rPr>
        <w:t xml:space="preserve"> h</w:t>
      </w:r>
      <w:r w:rsidR="00EC3786" w:rsidRPr="00556621">
        <w:rPr>
          <w:rFonts w:cs="Arial"/>
          <w:color w:val="000000" w:themeColor="text1"/>
        </w:rPr>
        <w:t xml:space="preserve">as 2 components: the </w:t>
      </w:r>
      <w:r w:rsidR="008C1BA9" w:rsidRPr="00556621">
        <w:rPr>
          <w:rFonts w:cs="Arial"/>
          <w:color w:val="000000" w:themeColor="text1"/>
        </w:rPr>
        <w:t>c</w:t>
      </w:r>
      <w:r w:rsidR="00EC3786" w:rsidRPr="00556621">
        <w:rPr>
          <w:rFonts w:cs="Arial"/>
          <w:color w:val="000000" w:themeColor="text1"/>
        </w:rPr>
        <w:t xml:space="preserve">ore component and the </w:t>
      </w:r>
      <w:r w:rsidR="008C1BA9" w:rsidRPr="00556621">
        <w:rPr>
          <w:rFonts w:cs="Arial"/>
          <w:color w:val="000000" w:themeColor="text1"/>
        </w:rPr>
        <w:t>a</w:t>
      </w:r>
      <w:r w:rsidR="654048BA" w:rsidRPr="00556621">
        <w:rPr>
          <w:rFonts w:cs="Arial"/>
          <w:color w:val="000000" w:themeColor="text1"/>
        </w:rPr>
        <w:t xml:space="preserve">rea of </w:t>
      </w:r>
      <w:r w:rsidR="008C1BA9" w:rsidRPr="00556621">
        <w:rPr>
          <w:rFonts w:cs="Arial"/>
          <w:color w:val="000000" w:themeColor="text1"/>
        </w:rPr>
        <w:t>s</w:t>
      </w:r>
      <w:r w:rsidR="654048BA" w:rsidRPr="00556621">
        <w:rPr>
          <w:rFonts w:cs="Arial"/>
          <w:color w:val="000000" w:themeColor="text1"/>
        </w:rPr>
        <w:t>tudy</w:t>
      </w:r>
      <w:r w:rsidR="00EC3786" w:rsidRPr="00556621">
        <w:rPr>
          <w:rFonts w:cs="Arial"/>
          <w:color w:val="000000" w:themeColor="text1"/>
        </w:rPr>
        <w:t xml:space="preserve"> component</w:t>
      </w:r>
      <w:r w:rsidR="00EC3786" w:rsidRPr="005B29F3">
        <w:rPr>
          <w:rFonts w:cs="Arial"/>
        </w:rPr>
        <w:t>.</w:t>
      </w:r>
    </w:p>
    <w:p w14:paraId="0E8D881E" w14:textId="77777777" w:rsidR="004E4366" w:rsidRPr="005B29F3" w:rsidRDefault="004E4366" w:rsidP="004E4366">
      <w:pPr>
        <w:spacing w:before="0" w:after="0"/>
        <w:rPr>
          <w:rFonts w:cs="Arial"/>
        </w:rPr>
      </w:pPr>
    </w:p>
    <w:p w14:paraId="481F72D0" w14:textId="42B1EB40" w:rsidR="00EC3786" w:rsidRPr="005B29F3" w:rsidRDefault="00EC3786" w:rsidP="004E4366">
      <w:pPr>
        <w:spacing w:before="0" w:after="0"/>
        <w:rPr>
          <w:rFonts w:cs="Arial"/>
        </w:rPr>
      </w:pPr>
      <w:r w:rsidRPr="005B29F3">
        <w:rPr>
          <w:rFonts w:cs="Arial"/>
        </w:rPr>
        <w:t xml:space="preserve">The core provides a variety of knowledge and skills relevant to all health and science disciplines within the </w:t>
      </w:r>
      <w:r w:rsidR="31EF0D0A" w:rsidRPr="005B29F3">
        <w:rPr>
          <w:rFonts w:cs="Arial"/>
        </w:rPr>
        <w:t>content</w:t>
      </w:r>
      <w:r w:rsidRPr="005B29F3">
        <w:rPr>
          <w:rFonts w:cs="Arial"/>
        </w:rPr>
        <w:t xml:space="preserve">. Some of the core topics and ideas are broken down and contextualised in more detail within the </w:t>
      </w:r>
      <w:r w:rsidR="00047999">
        <w:rPr>
          <w:rFonts w:cs="Arial"/>
        </w:rPr>
        <w:t>area of study</w:t>
      </w:r>
      <w:r w:rsidRPr="005B29F3">
        <w:rPr>
          <w:rFonts w:cs="Arial"/>
        </w:rPr>
        <w:t xml:space="preserve"> component, allowing </w:t>
      </w:r>
      <w:r w:rsidR="00200216">
        <w:rPr>
          <w:rFonts w:cs="Arial"/>
        </w:rPr>
        <w:t>l</w:t>
      </w:r>
      <w:r w:rsidRPr="005B29F3">
        <w:rPr>
          <w:rFonts w:cs="Arial"/>
        </w:rPr>
        <w:t>earners to apply the knowledge and skills in their own specific context.</w:t>
      </w:r>
    </w:p>
    <w:p w14:paraId="5ED8775C" w14:textId="77777777" w:rsidR="004E4366" w:rsidRPr="00530B82" w:rsidRDefault="004E4366" w:rsidP="004E4366">
      <w:pPr>
        <w:spacing w:before="0" w:after="0"/>
      </w:pPr>
    </w:p>
    <w:p w14:paraId="79847731" w14:textId="21FD3143" w:rsidR="00EC3786" w:rsidRPr="005B29F3" w:rsidRDefault="00EC3786" w:rsidP="004E4366">
      <w:pPr>
        <w:spacing w:before="0" w:after="0"/>
        <w:rPr>
          <w:rFonts w:cs="Arial"/>
        </w:rPr>
      </w:pPr>
      <w:r w:rsidRPr="00530B82">
        <w:t xml:space="preserve">Each </w:t>
      </w:r>
      <w:r w:rsidR="00304F5D" w:rsidRPr="00530B82">
        <w:t>a</w:t>
      </w:r>
      <w:r w:rsidR="20752A38" w:rsidRPr="00530B82">
        <w:t>rea of study</w:t>
      </w:r>
      <w:r w:rsidRPr="00530B82">
        <w:t xml:space="preserve"> component</w:t>
      </w:r>
      <w:r w:rsidRPr="005B29F3">
        <w:rPr>
          <w:rFonts w:cs="Arial"/>
        </w:rPr>
        <w:t xml:space="preserve"> covers the knowledge, understanding, skills and behavio</w:t>
      </w:r>
      <w:r w:rsidR="00556621">
        <w:rPr>
          <w:rFonts w:cs="Arial"/>
        </w:rPr>
        <w:t>u</w:t>
      </w:r>
      <w:r w:rsidRPr="005B29F3">
        <w:rPr>
          <w:rFonts w:cs="Arial"/>
        </w:rPr>
        <w:t>rs required to allow the learner to progress to an appropriate level 3 qualification</w:t>
      </w:r>
      <w:r w:rsidR="00F97064">
        <w:rPr>
          <w:rFonts w:cs="Arial"/>
        </w:rPr>
        <w:t>.</w:t>
      </w:r>
    </w:p>
    <w:p w14:paraId="1BDC991B" w14:textId="77777777" w:rsidR="004E4366" w:rsidRPr="005B29F3" w:rsidRDefault="004E4366" w:rsidP="004E4366">
      <w:pPr>
        <w:spacing w:before="0" w:after="0"/>
        <w:rPr>
          <w:rFonts w:cs="Arial"/>
        </w:rPr>
      </w:pPr>
    </w:p>
    <w:p w14:paraId="69DD86A3" w14:textId="78EA661D" w:rsidR="00EC3786" w:rsidRPr="005B29F3" w:rsidRDefault="00EC3786" w:rsidP="004E4366">
      <w:pPr>
        <w:spacing w:before="0" w:after="0"/>
        <w:rPr>
          <w:rFonts w:cs="Arial"/>
        </w:rPr>
      </w:pPr>
      <w:r w:rsidRPr="005B29F3">
        <w:rPr>
          <w:rFonts w:cs="Arial"/>
        </w:rPr>
        <w:t>The points in the guidance will provide you with information on:</w:t>
      </w:r>
    </w:p>
    <w:p w14:paraId="535C6769" w14:textId="77777777" w:rsidR="004E4366" w:rsidRPr="005B29F3" w:rsidRDefault="004E4366" w:rsidP="004E4366">
      <w:pPr>
        <w:spacing w:before="0" w:after="0"/>
        <w:rPr>
          <w:rFonts w:cs="Arial"/>
        </w:rPr>
      </w:pPr>
    </w:p>
    <w:p w14:paraId="72831485" w14:textId="0DC2D045" w:rsidR="00EC3786" w:rsidRPr="005B29F3" w:rsidRDefault="00EC3786" w:rsidP="004E4366">
      <w:pPr>
        <w:pStyle w:val="NCFE-Bullet-Short"/>
        <w:spacing w:before="0" w:after="0"/>
      </w:pPr>
      <w:r w:rsidRPr="005B29F3">
        <w:t xml:space="preserve">the assessment </w:t>
      </w:r>
      <w:proofErr w:type="gramStart"/>
      <w:r w:rsidRPr="005B29F3">
        <w:t>cycl</w:t>
      </w:r>
      <w:r w:rsidR="00304F5D">
        <w:t>e</w:t>
      </w:r>
      <w:proofErr w:type="gramEnd"/>
    </w:p>
    <w:p w14:paraId="29B73571" w14:textId="0EC0C1E3" w:rsidR="00EC3786" w:rsidRPr="005B29F3" w:rsidRDefault="00EC3786" w:rsidP="004E4366">
      <w:pPr>
        <w:pStyle w:val="NCFE-Bullet-Short"/>
        <w:spacing w:before="0" w:after="0"/>
      </w:pPr>
      <w:r w:rsidRPr="005B29F3">
        <w:t xml:space="preserve">your roles as </w:t>
      </w:r>
      <w:r w:rsidR="00304F5D">
        <w:t>t</w:t>
      </w:r>
      <w:r w:rsidRPr="005B29F3">
        <w:t xml:space="preserve">eacher, </w:t>
      </w:r>
      <w:proofErr w:type="gramStart"/>
      <w:r w:rsidR="00304F5D">
        <w:t>s</w:t>
      </w:r>
      <w:r w:rsidRPr="005B29F3">
        <w:t>upervisor</w:t>
      </w:r>
      <w:proofErr w:type="gramEnd"/>
      <w:r w:rsidRPr="005B29F3">
        <w:t xml:space="preserve"> and </w:t>
      </w:r>
      <w:r w:rsidR="00304F5D">
        <w:t>a</w:t>
      </w:r>
      <w:r w:rsidRPr="005B29F3">
        <w:t>ssessor</w:t>
      </w:r>
    </w:p>
    <w:p w14:paraId="4A8F3BBA" w14:textId="77777777" w:rsidR="00AF7683" w:rsidRPr="005B29F3" w:rsidRDefault="00AF7683" w:rsidP="00AF7683">
      <w:pPr>
        <w:spacing w:before="0" w:after="0"/>
      </w:pPr>
      <w:bookmarkStart w:id="3" w:name="_Toc74221722"/>
      <w:bookmarkStart w:id="4" w:name="_TOC_250012"/>
    </w:p>
    <w:p w14:paraId="748A0517" w14:textId="09618675" w:rsidR="00EC3786" w:rsidRPr="005B29F3" w:rsidRDefault="00EC3786" w:rsidP="00AF7683">
      <w:pPr>
        <w:pStyle w:val="Heading2"/>
        <w:spacing w:before="0" w:after="0"/>
      </w:pPr>
      <w:r w:rsidRPr="005B29F3">
        <w:t>1</w:t>
      </w:r>
      <w:r w:rsidRPr="005B29F3">
        <w:tab/>
        <w:t xml:space="preserve">The </w:t>
      </w:r>
      <w:r w:rsidR="00304F5D">
        <w:t>c</w:t>
      </w:r>
      <w:r w:rsidRPr="005B29F3">
        <w:t xml:space="preserve">ontrolled </w:t>
      </w:r>
      <w:r w:rsidR="00304F5D">
        <w:t>a</w:t>
      </w:r>
      <w:r w:rsidRPr="005B29F3">
        <w:t>ssessment</w:t>
      </w:r>
      <w:bookmarkEnd w:id="3"/>
    </w:p>
    <w:p w14:paraId="527BF4A7" w14:textId="77777777" w:rsidR="00AF7683" w:rsidRPr="005B29F3" w:rsidRDefault="00AF7683" w:rsidP="00AF7683">
      <w:pPr>
        <w:spacing w:before="0" w:after="0"/>
        <w:rPr>
          <w:rFonts w:cs="Arial"/>
        </w:rPr>
      </w:pPr>
    </w:p>
    <w:p w14:paraId="6DF249C6" w14:textId="1762D186" w:rsidR="00EC3786" w:rsidRPr="005B29F3" w:rsidRDefault="00EC3786" w:rsidP="00AF7683">
      <w:pPr>
        <w:spacing w:before="0" w:after="0"/>
        <w:rPr>
          <w:rFonts w:cs="Arial"/>
        </w:rPr>
      </w:pPr>
      <w:r w:rsidRPr="005B29F3">
        <w:rPr>
          <w:rFonts w:cs="Arial"/>
        </w:rPr>
        <w:t xml:space="preserve">What is a </w:t>
      </w:r>
      <w:r w:rsidR="00304F5D">
        <w:rPr>
          <w:rFonts w:cs="Arial"/>
        </w:rPr>
        <w:t>c</w:t>
      </w:r>
      <w:r w:rsidRPr="005B29F3">
        <w:rPr>
          <w:rFonts w:cs="Arial"/>
        </w:rPr>
        <w:t xml:space="preserve">ontrolled </w:t>
      </w:r>
      <w:r w:rsidR="00304F5D">
        <w:rPr>
          <w:rFonts w:cs="Arial"/>
        </w:rPr>
        <w:t>a</w:t>
      </w:r>
      <w:r w:rsidRPr="005B29F3">
        <w:rPr>
          <w:rFonts w:cs="Arial"/>
        </w:rPr>
        <w:t>ssessment?</w:t>
      </w:r>
      <w:bookmarkEnd w:id="4"/>
    </w:p>
    <w:p w14:paraId="69BBBF58" w14:textId="77777777" w:rsidR="00AF7683" w:rsidRPr="005B29F3" w:rsidRDefault="00AF7683" w:rsidP="00AF7683">
      <w:pPr>
        <w:spacing w:before="0" w:after="0"/>
        <w:rPr>
          <w:rFonts w:cs="Arial"/>
        </w:rPr>
      </w:pPr>
    </w:p>
    <w:p w14:paraId="766DE450" w14:textId="450CDBF5" w:rsidR="00AF7683" w:rsidRPr="005B29F3" w:rsidRDefault="00EC3786" w:rsidP="00AF7683">
      <w:pPr>
        <w:spacing w:before="0" w:after="0"/>
        <w:rPr>
          <w:rFonts w:cs="Arial"/>
        </w:rPr>
      </w:pPr>
      <w:r w:rsidRPr="005B29F3">
        <w:rPr>
          <w:rFonts w:cs="Arial"/>
        </w:rPr>
        <w:t xml:space="preserve">The Department for Education (DfE) has consulted with </w:t>
      </w:r>
      <w:r w:rsidR="00424977">
        <w:rPr>
          <w:rFonts w:cs="Arial"/>
        </w:rPr>
        <w:t>a</w:t>
      </w:r>
      <w:r w:rsidRPr="005B29F3">
        <w:rPr>
          <w:rFonts w:cs="Arial"/>
        </w:rPr>
        <w:t xml:space="preserve">warding </w:t>
      </w:r>
      <w:r w:rsidR="00424977">
        <w:rPr>
          <w:rFonts w:cs="Arial"/>
        </w:rPr>
        <w:t>o</w:t>
      </w:r>
      <w:r w:rsidRPr="005B29F3">
        <w:rPr>
          <w:rFonts w:cs="Arial"/>
        </w:rPr>
        <w:t xml:space="preserve">rganisations and agreed the </w:t>
      </w:r>
    </w:p>
    <w:p w14:paraId="03052C0A" w14:textId="62A887C8" w:rsidR="00EC3786" w:rsidRPr="005B29F3" w:rsidRDefault="00EC3786" w:rsidP="00AF7683">
      <w:pPr>
        <w:spacing w:before="0" w:after="0"/>
        <w:rPr>
          <w:rFonts w:cs="Arial"/>
        </w:rPr>
      </w:pPr>
      <w:r w:rsidRPr="005B29F3">
        <w:rPr>
          <w:rFonts w:cs="Arial"/>
        </w:rPr>
        <w:t>following definition for controlled assessment:</w:t>
      </w:r>
    </w:p>
    <w:p w14:paraId="5E66DCB6" w14:textId="77777777" w:rsidR="00AF7683" w:rsidRPr="005B29F3" w:rsidRDefault="00AF7683" w:rsidP="00AF7683">
      <w:pPr>
        <w:spacing w:before="0" w:after="0"/>
        <w:rPr>
          <w:rFonts w:cs="Arial"/>
        </w:rPr>
      </w:pPr>
    </w:p>
    <w:p w14:paraId="78773FE4" w14:textId="63702DCA" w:rsidR="00EC3786" w:rsidRPr="005B29F3" w:rsidRDefault="00424977" w:rsidP="00AF7683">
      <w:pPr>
        <w:spacing w:before="0" w:after="0"/>
        <w:rPr>
          <w:rFonts w:cs="Arial"/>
        </w:rPr>
      </w:pPr>
      <w:r>
        <w:rPr>
          <w:rFonts w:cs="Arial"/>
        </w:rPr>
        <w:t>‘</w:t>
      </w:r>
      <w:r w:rsidR="00EC3786" w:rsidRPr="005B29F3">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Pr>
          <w:rFonts w:cs="Arial"/>
        </w:rPr>
        <w:t>’</w:t>
      </w:r>
    </w:p>
    <w:p w14:paraId="5343569E" w14:textId="77777777" w:rsidR="00AF7683" w:rsidRPr="005B29F3" w:rsidRDefault="00AF7683" w:rsidP="005B29F3">
      <w:pPr>
        <w:spacing w:before="0" w:after="0"/>
      </w:pPr>
    </w:p>
    <w:p w14:paraId="11DAF9E1" w14:textId="3701299C" w:rsidR="00EC3786" w:rsidRPr="005B29F3" w:rsidRDefault="00EC3786" w:rsidP="00AF7683">
      <w:pPr>
        <w:pStyle w:val="Heading3"/>
        <w:numPr>
          <w:ilvl w:val="1"/>
          <w:numId w:val="25"/>
        </w:numPr>
        <w:spacing w:before="0" w:after="0"/>
        <w:rPr>
          <w:rFonts w:cs="Arial"/>
        </w:rPr>
      </w:pPr>
      <w:r w:rsidRPr="005B29F3">
        <w:rPr>
          <w:rFonts w:cs="Arial"/>
        </w:rPr>
        <w:t xml:space="preserve">What is the </w:t>
      </w:r>
      <w:r w:rsidR="00273D46">
        <w:rPr>
          <w:rFonts w:cs="Arial"/>
        </w:rPr>
        <w:t>c</w:t>
      </w:r>
      <w:r w:rsidRPr="005B29F3">
        <w:rPr>
          <w:rFonts w:cs="Arial"/>
        </w:rPr>
        <w:t>ontrolled assessment?</w:t>
      </w:r>
    </w:p>
    <w:p w14:paraId="22A213C4" w14:textId="4FF2348B" w:rsidR="00AF7683" w:rsidRPr="008B34DE" w:rsidRDefault="00AF7683" w:rsidP="005B29F3">
      <w:pPr>
        <w:spacing w:before="0" w:after="0"/>
      </w:pPr>
    </w:p>
    <w:p w14:paraId="19D696E9" w14:textId="42F33CE8" w:rsidR="00E175DD" w:rsidRPr="008B34DE" w:rsidRDefault="00E175DD" w:rsidP="005B29F3">
      <w:pPr>
        <w:spacing w:before="0" w:after="0"/>
      </w:pPr>
      <w:r w:rsidRPr="008B34DE">
        <w:t xml:space="preserve">Note: </w:t>
      </w:r>
      <w:r w:rsidR="00BD3A15" w:rsidRPr="008B34DE">
        <w:t>T</w:t>
      </w:r>
      <w:r w:rsidRPr="008B34DE">
        <w:t>he information in this section is only relevant if centres choose to use the sample assessment tasks provided by NCFE</w:t>
      </w:r>
    </w:p>
    <w:p w14:paraId="6A34F761" w14:textId="77777777" w:rsidR="00E175DD" w:rsidRPr="008B34DE" w:rsidRDefault="00E175DD" w:rsidP="005B29F3">
      <w:pPr>
        <w:spacing w:before="0" w:after="0"/>
      </w:pPr>
    </w:p>
    <w:p w14:paraId="18B0F473" w14:textId="08746CE3" w:rsidR="00EC3786" w:rsidRPr="005B29F3" w:rsidRDefault="00EC3786" w:rsidP="00AF7683">
      <w:pPr>
        <w:pStyle w:val="NCFE-Bullet-Short"/>
        <w:spacing w:before="0" w:after="0"/>
      </w:pPr>
      <w:r w:rsidRPr="008B34DE">
        <w:t xml:space="preserve">the </w:t>
      </w:r>
      <w:r w:rsidR="00273D46" w:rsidRPr="008B34DE">
        <w:t>c</w:t>
      </w:r>
      <w:r w:rsidRPr="008B34DE">
        <w:t>ontrolled assessment is an externally set, internally graded non-examination assessment that measures subject-specific</w:t>
      </w:r>
      <w:r w:rsidRPr="005B29F3">
        <w:t xml:space="preserve"> knowledge and skills that cannot be fully assessed by timed written examinations</w:t>
      </w:r>
    </w:p>
    <w:p w14:paraId="579E8CBC" w14:textId="4A5EBB11" w:rsidR="00EC3786" w:rsidRPr="005B29F3" w:rsidRDefault="00EC3786" w:rsidP="00AF7683">
      <w:pPr>
        <w:pStyle w:val="NCFE-Bullet-Short"/>
        <w:spacing w:before="0" w:after="0"/>
      </w:pPr>
      <w:r w:rsidRPr="005B29F3">
        <w:t xml:space="preserve">it has been designed to test learners’ ability to respond to </w:t>
      </w:r>
      <w:r w:rsidR="00273D46">
        <w:t>‘</w:t>
      </w:r>
      <w:r w:rsidRPr="005B29F3">
        <w:t>real life</w:t>
      </w:r>
      <w:r w:rsidR="00273D46">
        <w:t>’</w:t>
      </w:r>
      <w:r w:rsidRPr="005B29F3">
        <w:t xml:space="preserve"> situation</w:t>
      </w:r>
      <w:r w:rsidR="00273D46">
        <w:t>s</w:t>
      </w:r>
    </w:p>
    <w:p w14:paraId="7889E189" w14:textId="7581F822" w:rsidR="00EC3786" w:rsidRPr="005B29F3" w:rsidRDefault="00273D46" w:rsidP="00AF7683">
      <w:pPr>
        <w:pStyle w:val="NCFE-Bullet-Short"/>
        <w:spacing w:before="0" w:after="0"/>
      </w:pPr>
      <w:r>
        <w:t xml:space="preserve">it </w:t>
      </w:r>
      <w:r w:rsidR="00EC3786" w:rsidRPr="005B29F3">
        <w:t>enable</w:t>
      </w:r>
      <w:r>
        <w:t>s</w:t>
      </w:r>
      <w:r w:rsidR="00EC3786" w:rsidRPr="005B29F3">
        <w:t xml:space="preserve"> the learners to demonstrate the connection and coherence between different elements of the </w:t>
      </w:r>
      <w:r w:rsidR="1B89C4F7" w:rsidRPr="005B29F3">
        <w:t>content</w:t>
      </w:r>
      <w:r w:rsidR="00EC3786" w:rsidRPr="005B29F3">
        <w:t xml:space="preserve"> and the sector</w:t>
      </w:r>
    </w:p>
    <w:p w14:paraId="56063C67" w14:textId="44DDA65C" w:rsidR="00EC3786" w:rsidRDefault="007C02D5" w:rsidP="007C02D5">
      <w:pPr>
        <w:pStyle w:val="NCFE-Bullet-Short"/>
        <w:spacing w:before="0" w:after="0"/>
        <w:rPr>
          <w:rFonts w:cs="Arial"/>
        </w:rPr>
      </w:pPr>
      <w:r>
        <w:rPr>
          <w:rFonts w:cs="Arial"/>
        </w:rPr>
        <w:t>c</w:t>
      </w:r>
      <w:r w:rsidR="00EC3786" w:rsidRPr="00B15076">
        <w:rPr>
          <w:rFonts w:cs="Arial"/>
        </w:rPr>
        <w:t xml:space="preserve">ontrolled </w:t>
      </w:r>
      <w:r w:rsidR="00EC3786" w:rsidRPr="007C02D5">
        <w:t>assessments</w:t>
      </w:r>
      <w:r w:rsidR="00EC3786" w:rsidRPr="005B29F3">
        <w:rPr>
          <w:rFonts w:cs="Arial"/>
          <w:b/>
          <w:bCs/>
        </w:rPr>
        <w:t xml:space="preserve"> </w:t>
      </w:r>
      <w:r w:rsidR="00EC3786" w:rsidRPr="005B29F3">
        <w:rPr>
          <w:rFonts w:cs="Arial"/>
        </w:rPr>
        <w:t>are a type of assessment in which control levels are set for each stage of the assessment process:</w:t>
      </w:r>
    </w:p>
    <w:p w14:paraId="48481B1A" w14:textId="77777777" w:rsidR="00EC3786" w:rsidRPr="005B29F3" w:rsidRDefault="00EC3786" w:rsidP="007C02D5">
      <w:pPr>
        <w:pStyle w:val="NCFE-Bullet-Short"/>
        <w:numPr>
          <w:ilvl w:val="0"/>
          <w:numId w:val="27"/>
        </w:numPr>
        <w:spacing w:before="0" w:after="0"/>
        <w:ind w:left="794"/>
      </w:pPr>
      <w:r w:rsidRPr="005B29F3">
        <w:t>task setting</w:t>
      </w:r>
    </w:p>
    <w:p w14:paraId="11448C90" w14:textId="77777777" w:rsidR="00EC3786" w:rsidRPr="005B29F3" w:rsidRDefault="00EC3786" w:rsidP="007C02D5">
      <w:pPr>
        <w:pStyle w:val="NCFE-Bullet-Short"/>
        <w:numPr>
          <w:ilvl w:val="0"/>
          <w:numId w:val="27"/>
        </w:numPr>
        <w:spacing w:before="0" w:after="0"/>
        <w:ind w:left="794"/>
      </w:pPr>
      <w:r w:rsidRPr="005B29F3">
        <w:t>task taking</w:t>
      </w:r>
    </w:p>
    <w:p w14:paraId="0DD13B2B" w14:textId="77777777" w:rsidR="00EC3786" w:rsidRPr="005B29F3" w:rsidRDefault="00EC3786" w:rsidP="007C02D5">
      <w:pPr>
        <w:pStyle w:val="NCFE-Bullet-Short"/>
        <w:numPr>
          <w:ilvl w:val="0"/>
          <w:numId w:val="27"/>
        </w:numPr>
        <w:spacing w:before="0" w:after="0"/>
        <w:ind w:left="794"/>
      </w:pPr>
      <w:r w:rsidRPr="005B29F3">
        <w:t>task marking</w:t>
      </w:r>
    </w:p>
    <w:p w14:paraId="4D748182" w14:textId="77777777" w:rsidR="000C0DA6" w:rsidRPr="000C0DA6" w:rsidRDefault="000C0DA6" w:rsidP="000C0DA6">
      <w:pPr>
        <w:spacing w:before="0" w:after="0"/>
      </w:pPr>
    </w:p>
    <w:p w14:paraId="2ED7A5B5" w14:textId="504604A3" w:rsidR="00EC3786" w:rsidRDefault="00EC3786" w:rsidP="000C0DA6">
      <w:pPr>
        <w:keepNext/>
        <w:spacing w:before="0" w:after="0"/>
        <w:rPr>
          <w:rFonts w:cs="Arial"/>
        </w:rPr>
      </w:pPr>
      <w:r w:rsidRPr="005B29F3">
        <w:rPr>
          <w:rFonts w:cs="Arial"/>
        </w:rPr>
        <w:t>Task setting</w:t>
      </w:r>
      <w:r w:rsidR="007C02D5">
        <w:rPr>
          <w:rFonts w:cs="Arial"/>
        </w:rPr>
        <w:t>:</w:t>
      </w:r>
      <w:r w:rsidRPr="005B29F3">
        <w:rPr>
          <w:rFonts w:cs="Arial"/>
        </w:rPr>
        <w:t xml:space="preserve"> high control:</w:t>
      </w:r>
    </w:p>
    <w:p w14:paraId="58C141C8" w14:textId="77777777" w:rsidR="009E6027" w:rsidRPr="005B29F3" w:rsidRDefault="009E6027" w:rsidP="000C0DA6">
      <w:pPr>
        <w:keepNext/>
        <w:spacing w:before="0" w:after="0"/>
        <w:rPr>
          <w:rFonts w:cs="Arial"/>
        </w:rPr>
      </w:pPr>
    </w:p>
    <w:p w14:paraId="5381BA99" w14:textId="3EAEE0BA" w:rsidR="008A20DE" w:rsidRPr="001C1008" w:rsidRDefault="00EC3786" w:rsidP="007219BC">
      <w:pPr>
        <w:pStyle w:val="NCFE-Bullet-Short"/>
        <w:spacing w:before="0" w:after="0"/>
        <w:rPr>
          <w:rFonts w:cs="Arial"/>
        </w:rPr>
      </w:pPr>
      <w:r w:rsidRPr="005B29F3">
        <w:t xml:space="preserve">the </w:t>
      </w:r>
      <w:r w:rsidR="009E6027">
        <w:t>c</w:t>
      </w:r>
      <w:r w:rsidRPr="005B29F3">
        <w:t>ontrolled assessment is set by NCFE</w:t>
      </w:r>
      <w:r w:rsidR="007C02D5">
        <w:t xml:space="preserve"> –</w:t>
      </w:r>
      <w:r w:rsidRPr="005B29F3">
        <w:t xml:space="preserve"> </w:t>
      </w:r>
      <w:r w:rsidR="007C02D5">
        <w:t>c</w:t>
      </w:r>
      <w:r w:rsidRPr="005B29F3">
        <w:t>entres must not alter or contextualise the content in any way</w:t>
      </w:r>
    </w:p>
    <w:p w14:paraId="7BB87DCE" w14:textId="7EA37A48" w:rsidR="00EC3786" w:rsidRDefault="00EC3786" w:rsidP="009E6027">
      <w:pPr>
        <w:pageBreakBefore/>
        <w:spacing w:before="0" w:after="0"/>
        <w:rPr>
          <w:rFonts w:cs="Arial"/>
        </w:rPr>
      </w:pPr>
      <w:r w:rsidRPr="005B29F3">
        <w:rPr>
          <w:rFonts w:cs="Arial"/>
        </w:rPr>
        <w:lastRenderedPageBreak/>
        <w:t xml:space="preserve">Task </w:t>
      </w:r>
      <w:proofErr w:type="gramStart"/>
      <w:r w:rsidRPr="005B29F3">
        <w:rPr>
          <w:rFonts w:cs="Arial"/>
        </w:rPr>
        <w:t>taking</w:t>
      </w:r>
      <w:r w:rsidR="008A20DE">
        <w:rPr>
          <w:rFonts w:cs="Arial"/>
        </w:rPr>
        <w:t>:</w:t>
      </w:r>
      <w:proofErr w:type="gramEnd"/>
      <w:r w:rsidRPr="005B29F3">
        <w:rPr>
          <w:rFonts w:cs="Arial"/>
        </w:rPr>
        <w:t xml:space="preserve"> medium control:</w:t>
      </w:r>
    </w:p>
    <w:p w14:paraId="342B036D" w14:textId="77777777" w:rsidR="009E6027" w:rsidRPr="005B29F3" w:rsidRDefault="009E6027" w:rsidP="000C0DA6">
      <w:pPr>
        <w:spacing w:before="0" w:after="0"/>
        <w:rPr>
          <w:rFonts w:cs="Arial"/>
        </w:rPr>
      </w:pPr>
    </w:p>
    <w:p w14:paraId="182FF9E6" w14:textId="74155AA4" w:rsidR="00EC3786" w:rsidRDefault="008A20DE" w:rsidP="008A20DE">
      <w:pPr>
        <w:pStyle w:val="NCFE-Bullet-Short"/>
        <w:spacing w:before="0" w:after="0"/>
      </w:pPr>
      <w:r>
        <w:rPr>
          <w:sz w:val="24"/>
        </w:rPr>
        <w:t>c</w:t>
      </w:r>
      <w:r w:rsidR="00EC3786" w:rsidRPr="005B29F3">
        <w:t>entres must ensure there is formal supervision of every learner to enable work to be</w:t>
      </w:r>
      <w:r w:rsidR="00572876">
        <w:t xml:space="preserve"> </w:t>
      </w:r>
      <w:r w:rsidR="00EC3786" w:rsidRPr="005B29F3">
        <w:t>authenticated and ensure work is completed under the required conditions</w:t>
      </w:r>
    </w:p>
    <w:p w14:paraId="0392B71D" w14:textId="0A25E8E2" w:rsidR="00EC3786" w:rsidRPr="005B29F3" w:rsidRDefault="00EC3786" w:rsidP="00572876">
      <w:pPr>
        <w:pStyle w:val="NCFE-Bullet-Short"/>
        <w:spacing w:before="0" w:after="0"/>
      </w:pPr>
      <w:r w:rsidRPr="005B29F3">
        <w:t>learners may complete tasks in the usual classroom setting and may carry out research from a range of published sources, including the internet</w:t>
      </w:r>
      <w:r w:rsidR="00085F39">
        <w:t xml:space="preserve">, where directed, </w:t>
      </w:r>
      <w:r w:rsidRPr="005B29F3">
        <w:t>during the formally supervised 3 hours 45 minutes</w:t>
      </w:r>
    </w:p>
    <w:p w14:paraId="67121087" w14:textId="77777777" w:rsidR="000C0DA6" w:rsidRDefault="000C0DA6" w:rsidP="000C0DA6">
      <w:pPr>
        <w:spacing w:before="0" w:after="0"/>
        <w:rPr>
          <w:rFonts w:cs="Arial"/>
        </w:rPr>
      </w:pPr>
    </w:p>
    <w:p w14:paraId="2E877CBF" w14:textId="3371E131" w:rsidR="00EC3786" w:rsidRDefault="00EC3786" w:rsidP="000C0DA6">
      <w:pPr>
        <w:spacing w:before="0" w:after="0"/>
        <w:rPr>
          <w:rFonts w:cs="Arial"/>
        </w:rPr>
      </w:pPr>
      <w:r w:rsidRPr="005B29F3">
        <w:rPr>
          <w:rFonts w:cs="Arial"/>
        </w:rPr>
        <w:t xml:space="preserve">Task </w:t>
      </w:r>
      <w:proofErr w:type="gramStart"/>
      <w:r w:rsidRPr="005B29F3">
        <w:rPr>
          <w:rFonts w:cs="Arial"/>
        </w:rPr>
        <w:t>marking</w:t>
      </w:r>
      <w:r w:rsidR="008A20DE">
        <w:rPr>
          <w:rFonts w:cs="Arial"/>
        </w:rPr>
        <w:t>:</w:t>
      </w:r>
      <w:proofErr w:type="gramEnd"/>
      <w:r w:rsidRPr="005B29F3">
        <w:rPr>
          <w:rFonts w:cs="Arial"/>
        </w:rPr>
        <w:t xml:space="preserve"> medium control:</w:t>
      </w:r>
    </w:p>
    <w:p w14:paraId="3B74E1F7" w14:textId="77777777" w:rsidR="009E6027" w:rsidRPr="005B29F3" w:rsidRDefault="009E6027" w:rsidP="000C0DA6">
      <w:pPr>
        <w:spacing w:before="0" w:after="0"/>
        <w:rPr>
          <w:rFonts w:cs="Arial"/>
        </w:rPr>
      </w:pPr>
    </w:p>
    <w:p w14:paraId="1EC9817B" w14:textId="77777777" w:rsidR="00EC3786" w:rsidRPr="005B29F3" w:rsidRDefault="00EC3786" w:rsidP="000C0DA6">
      <w:pPr>
        <w:pStyle w:val="NCFE-Bullet-Short"/>
        <w:spacing w:before="0" w:after="0"/>
      </w:pPr>
      <w:r w:rsidRPr="005B29F3">
        <w:t>centres must use the grading descriptors and marking guidance provided by NCFE to assess the learner’s work</w:t>
      </w:r>
    </w:p>
    <w:p w14:paraId="33791A36" w14:textId="0EAC97F5" w:rsidR="00EC3786" w:rsidRPr="005B29F3" w:rsidRDefault="00EC3786" w:rsidP="000C0DA6">
      <w:pPr>
        <w:pStyle w:val="NCFE-Bullet-Short"/>
        <w:spacing w:before="0" w:after="0"/>
      </w:pPr>
      <w:r w:rsidRPr="005B29F3">
        <w:t xml:space="preserve">the teacher assumes the role of </w:t>
      </w:r>
      <w:r w:rsidR="0040257B">
        <w:t>s</w:t>
      </w:r>
      <w:r w:rsidRPr="005B29F3">
        <w:t>upervisor during the completion of the controlled assessment and must not lead on the completion of any tasks or provide any feedback or guidance on how to complete the tasks to the learner whilst they complete their assessment</w:t>
      </w:r>
    </w:p>
    <w:p w14:paraId="47EF4AE1" w14:textId="63443409" w:rsidR="00EC3786" w:rsidRPr="005B29F3" w:rsidRDefault="00EC3786" w:rsidP="000C0DA6">
      <w:pPr>
        <w:pStyle w:val="NCFE-Bullet-Short"/>
        <w:spacing w:before="0" w:after="0"/>
      </w:pPr>
      <w:r w:rsidRPr="005B29F3">
        <w:t xml:space="preserve">the teacher can provide guidance on </w:t>
      </w:r>
      <w:r w:rsidR="00406ECF">
        <w:t>h</w:t>
      </w:r>
      <w:r w:rsidRPr="005B29F3">
        <w:t xml:space="preserve">ealth and </w:t>
      </w:r>
      <w:r w:rsidR="00406ECF">
        <w:t>s</w:t>
      </w:r>
      <w:r w:rsidRPr="005B29F3">
        <w:t>afety, available time remaining, and the use of any technical equipment not directly assessed in the controlled assessment</w:t>
      </w:r>
    </w:p>
    <w:p w14:paraId="063C8534" w14:textId="77777777" w:rsidR="00F071F1" w:rsidRPr="00F071F1" w:rsidRDefault="00F071F1" w:rsidP="00F071F1">
      <w:pPr>
        <w:spacing w:before="0" w:after="0"/>
      </w:pPr>
      <w:bookmarkStart w:id="5" w:name="_TOC_250011"/>
      <w:bookmarkStart w:id="6" w:name="_Toc74221723"/>
    </w:p>
    <w:p w14:paraId="7F35D260" w14:textId="06E47A82" w:rsidR="00EC3786" w:rsidRPr="005B29F3" w:rsidRDefault="00EC3786" w:rsidP="00F071F1">
      <w:pPr>
        <w:pStyle w:val="Heading2"/>
        <w:spacing w:before="0" w:after="0"/>
      </w:pPr>
      <w:r w:rsidRPr="005B29F3">
        <w:t>2</w:t>
      </w:r>
      <w:r w:rsidRPr="005B29F3">
        <w:tab/>
        <w:t>The assessment cycle</w:t>
      </w:r>
      <w:bookmarkEnd w:id="5"/>
      <w:bookmarkEnd w:id="6"/>
    </w:p>
    <w:p w14:paraId="49274FA4" w14:textId="77777777" w:rsidR="00F071F1" w:rsidRPr="00F071F1" w:rsidRDefault="00F071F1" w:rsidP="00F071F1">
      <w:pPr>
        <w:spacing w:before="0" w:after="0"/>
      </w:pPr>
      <w:bookmarkStart w:id="7" w:name="_TOC_250010"/>
    </w:p>
    <w:p w14:paraId="4ED4A330" w14:textId="04272B49" w:rsidR="00EC3786" w:rsidRDefault="00EC3786" w:rsidP="00F071F1">
      <w:pPr>
        <w:pStyle w:val="Heading3"/>
        <w:spacing w:before="0" w:after="0"/>
        <w:rPr>
          <w:rFonts w:cs="Arial"/>
        </w:rPr>
      </w:pPr>
      <w:r w:rsidRPr="005B29F3">
        <w:rPr>
          <w:rFonts w:cs="Arial"/>
        </w:rPr>
        <w:t>2.1</w:t>
      </w:r>
      <w:r w:rsidRPr="005B29F3">
        <w:rPr>
          <w:rFonts w:cs="Arial"/>
        </w:rPr>
        <w:tab/>
        <w:t>Plan</w:t>
      </w:r>
      <w:bookmarkEnd w:id="7"/>
    </w:p>
    <w:p w14:paraId="6DB447CA" w14:textId="77777777" w:rsidR="00F071F1" w:rsidRPr="00F071F1" w:rsidRDefault="00F071F1" w:rsidP="00F071F1">
      <w:pPr>
        <w:spacing w:before="0" w:after="0"/>
      </w:pPr>
    </w:p>
    <w:p w14:paraId="4E853B15" w14:textId="13987528" w:rsidR="00EC3786" w:rsidRPr="005B29F3" w:rsidRDefault="0034583D" w:rsidP="00F071F1">
      <w:pPr>
        <w:pStyle w:val="NCFE-Bullet-Short"/>
        <w:spacing w:before="0" w:after="0"/>
      </w:pPr>
      <w:r>
        <w:t>w</w:t>
      </w:r>
      <w:r w:rsidR="00EC3786" w:rsidRPr="005B29F3">
        <w:t xml:space="preserve">hen timetabling your delivery of the </w:t>
      </w:r>
      <w:r w:rsidR="3602EE53" w:rsidRPr="005B29F3">
        <w:t>content</w:t>
      </w:r>
      <w:r w:rsidR="00EC3786" w:rsidRPr="005B29F3">
        <w:t>, you plan for the full 3 hours 45 minutes for the assessment at the end of the teaching and delivery</w:t>
      </w:r>
    </w:p>
    <w:p w14:paraId="68387BE1" w14:textId="24CA67D6" w:rsidR="00EC3786" w:rsidRPr="005A4DDE" w:rsidRDefault="0034583D" w:rsidP="00F071F1">
      <w:pPr>
        <w:pStyle w:val="NCFE-Bullet-Short"/>
        <w:spacing w:before="0" w:after="0"/>
      </w:pPr>
      <w:r w:rsidRPr="0034583D">
        <w:t>p</w:t>
      </w:r>
      <w:r w:rsidR="00EC3786" w:rsidRPr="0034583D">
        <w:t>reparing the learners</w:t>
      </w:r>
      <w:r w:rsidR="00776FF7">
        <w:t>:</w:t>
      </w:r>
      <w:r w:rsidR="00EC3786" w:rsidRPr="0034583D">
        <w:t xml:space="preserve"> </w:t>
      </w:r>
      <w:r>
        <w:t>i</w:t>
      </w:r>
      <w:r w:rsidR="00EC3786" w:rsidRPr="0034583D">
        <w:t>t</w:t>
      </w:r>
      <w:r w:rsidR="004F7517">
        <w:t xml:space="preserve"> i</w:t>
      </w:r>
      <w:r w:rsidR="00EC3786" w:rsidRPr="0034583D">
        <w:t xml:space="preserve">s important for the learners to understand how the assessment will be </w:t>
      </w:r>
      <w:r w:rsidR="00EC3786" w:rsidRPr="005A4DDE">
        <w:t>delivered and what will be expected of them</w:t>
      </w:r>
    </w:p>
    <w:p w14:paraId="59F54C1D" w14:textId="72C42C60" w:rsidR="00EC3786" w:rsidRPr="005A4DDE" w:rsidRDefault="00A50D0C" w:rsidP="00F071F1">
      <w:pPr>
        <w:pStyle w:val="NCFE-Bullet-Short"/>
        <w:spacing w:before="0" w:after="0"/>
      </w:pPr>
      <w:r w:rsidRPr="005A4DDE">
        <w:t>the grading calculator will be available</w:t>
      </w:r>
      <w:r w:rsidR="000F2916" w:rsidRPr="005A4DDE">
        <w:t xml:space="preserve"> so you can understand how each assessment objective (AO) is weighted and how the bands aggregate to provide the grade</w:t>
      </w:r>
    </w:p>
    <w:p w14:paraId="3275EB86" w14:textId="01B31706" w:rsidR="00EC3786" w:rsidRPr="005B29F3" w:rsidRDefault="0034583D" w:rsidP="00F071F1">
      <w:pPr>
        <w:pStyle w:val="NCFE-Bullet-Short"/>
        <w:spacing w:before="0" w:after="0"/>
      </w:pPr>
      <w:r w:rsidRPr="005A4DDE">
        <w:t>r</w:t>
      </w:r>
      <w:r w:rsidR="00EC3786" w:rsidRPr="005A4DDE">
        <w:t>esources</w:t>
      </w:r>
      <w:r w:rsidR="00776FF7" w:rsidRPr="005A4DDE">
        <w:t>:</w:t>
      </w:r>
      <w:r w:rsidR="00EC3786" w:rsidRPr="005A4DDE">
        <w:t xml:space="preserve"> </w:t>
      </w:r>
      <w:r w:rsidRPr="005A4DDE">
        <w:t>l</w:t>
      </w:r>
      <w:r w:rsidR="00EC3786" w:rsidRPr="005A4DDE">
        <w:t>earners must have access to the appropriate resources required to</w:t>
      </w:r>
      <w:r w:rsidR="00EC3786" w:rsidRPr="005B29F3">
        <w:t xml:space="preserve"> complete the internal controlled assessment</w:t>
      </w:r>
      <w:r w:rsidR="004F7517">
        <w:t xml:space="preserve"> –</w:t>
      </w:r>
      <w:r w:rsidR="00EC3786" w:rsidRPr="005B29F3">
        <w:t xml:space="preserve"> </w:t>
      </w:r>
      <w:r w:rsidR="004F7517">
        <w:t>t</w:t>
      </w:r>
      <w:r w:rsidR="00EC3786" w:rsidRPr="005B29F3">
        <w:t>hese include the following:</w:t>
      </w:r>
    </w:p>
    <w:p w14:paraId="70D9383D" w14:textId="77777777" w:rsidR="00EC3786" w:rsidRPr="005B29F3" w:rsidRDefault="00EC3786" w:rsidP="00FF4FC5">
      <w:pPr>
        <w:pStyle w:val="NCFE-Bullet-Short"/>
        <w:numPr>
          <w:ilvl w:val="1"/>
          <w:numId w:val="7"/>
        </w:numPr>
        <w:spacing w:before="0" w:after="0"/>
      </w:pPr>
      <w:r w:rsidRPr="005B29F3">
        <w:t>research materials and internet resources</w:t>
      </w:r>
    </w:p>
    <w:p w14:paraId="584F5DB7" w14:textId="77777777" w:rsidR="00EC3786" w:rsidRPr="005B29F3" w:rsidRDefault="00EC3786" w:rsidP="00FF4FC5">
      <w:pPr>
        <w:pStyle w:val="NCFE-Bullet-Short"/>
        <w:numPr>
          <w:ilvl w:val="1"/>
          <w:numId w:val="7"/>
        </w:numPr>
        <w:spacing w:before="0" w:after="0"/>
      </w:pPr>
      <w:r w:rsidRPr="005B29F3">
        <w:t>audio and video recording and playback devices</w:t>
      </w:r>
    </w:p>
    <w:p w14:paraId="77CB2280" w14:textId="77777777" w:rsidR="00EC3786" w:rsidRPr="005B29F3" w:rsidRDefault="00EC3786" w:rsidP="00FF4FC5">
      <w:pPr>
        <w:pStyle w:val="NCFE-Bullet-Short"/>
        <w:numPr>
          <w:ilvl w:val="1"/>
          <w:numId w:val="7"/>
        </w:numPr>
        <w:spacing w:before="0" w:after="0"/>
      </w:pPr>
      <w:r w:rsidRPr="005B29F3">
        <w:t>suitable environments for pre-production meetings, rehearsals, and performances to take place if applicable</w:t>
      </w:r>
    </w:p>
    <w:p w14:paraId="46F76D5A" w14:textId="0ECC9982" w:rsidR="00EC3786" w:rsidRPr="005B29F3" w:rsidRDefault="00EC3786" w:rsidP="00FF4FC5">
      <w:pPr>
        <w:pStyle w:val="NCFE-Bullet-Short"/>
        <w:numPr>
          <w:ilvl w:val="1"/>
          <w:numId w:val="7"/>
        </w:numPr>
        <w:spacing w:before="0" w:after="0"/>
      </w:pPr>
      <w:r w:rsidRPr="005B29F3">
        <w:t xml:space="preserve">technical equipment as required </w:t>
      </w:r>
      <w:r w:rsidR="006B6CC2">
        <w:t>(f</w:t>
      </w:r>
      <w:r w:rsidRPr="005B29F3">
        <w:t>or example, gym equipment, machinery, lighting, sound, access to specific hardware or software</w:t>
      </w:r>
      <w:r w:rsidR="006B6CC2">
        <w:t xml:space="preserve"> –</w:t>
      </w:r>
      <w:r w:rsidRPr="005B29F3">
        <w:t xml:space="preserve"> </w:t>
      </w:r>
      <w:r w:rsidR="006B6CC2">
        <w:t>t</w:t>
      </w:r>
      <w:r w:rsidRPr="005B29F3">
        <w:t xml:space="preserve">his list is not exhaustive, and you need to refer to the </w:t>
      </w:r>
      <w:r w:rsidR="00A33C3F">
        <w:t>technical skills guide</w:t>
      </w:r>
      <w:r w:rsidRPr="005B29F3">
        <w:t xml:space="preserve"> for subject specific details</w:t>
      </w:r>
      <w:r w:rsidR="006B6CC2">
        <w:t>)</w:t>
      </w:r>
    </w:p>
    <w:p w14:paraId="1D2B026B" w14:textId="31DD370C" w:rsidR="00EC3786" w:rsidRPr="005B29F3" w:rsidRDefault="005437D1" w:rsidP="00F071F1">
      <w:pPr>
        <w:pStyle w:val="NCFE-Bullet-Short"/>
        <w:spacing w:before="0" w:after="0"/>
      </w:pPr>
      <w:r>
        <w:t>h</w:t>
      </w:r>
      <w:r w:rsidR="00EC3786" w:rsidRPr="005B29F3">
        <w:t>ealth and safety</w:t>
      </w:r>
      <w:r w:rsidR="00922D35">
        <w:t>:</w:t>
      </w:r>
      <w:r w:rsidR="00EC3786" w:rsidRPr="005B29F3">
        <w:t xml:space="preserve"> </w:t>
      </w:r>
      <w:r>
        <w:t>r</w:t>
      </w:r>
      <w:r w:rsidR="00EC3786" w:rsidRPr="005B29F3">
        <w:t xml:space="preserve">efer to </w:t>
      </w:r>
      <w:r>
        <w:t>s</w:t>
      </w:r>
      <w:r w:rsidR="00EC3786" w:rsidRPr="005B29F3">
        <w:t xml:space="preserve">ection 3 in the </w:t>
      </w:r>
      <w:r>
        <w:t>r</w:t>
      </w:r>
      <w:r w:rsidR="00EC3786" w:rsidRPr="005B29F3">
        <w:t xml:space="preserve">egulations for the </w:t>
      </w:r>
      <w:r>
        <w:t>c</w:t>
      </w:r>
      <w:r w:rsidR="00EC3786" w:rsidRPr="005B29F3">
        <w:t xml:space="preserve">onduct of </w:t>
      </w:r>
      <w:r>
        <w:t>c</w:t>
      </w:r>
      <w:r w:rsidR="00EC3786" w:rsidRPr="005B29F3">
        <w:t>ontrolled assessment</w:t>
      </w:r>
    </w:p>
    <w:p w14:paraId="16088BDB" w14:textId="75AC2FFA" w:rsidR="00EC3786" w:rsidRPr="005B29F3" w:rsidRDefault="00F848E3" w:rsidP="00F071F1">
      <w:pPr>
        <w:pStyle w:val="NCFE-Bullet-Short"/>
        <w:spacing w:before="0" w:after="0"/>
      </w:pPr>
      <w:r>
        <w:t>a</w:t>
      </w:r>
      <w:r w:rsidR="00EC3786" w:rsidRPr="005B29F3">
        <w:t xml:space="preserve">ccessibility and </w:t>
      </w:r>
      <w:r>
        <w:t>f</w:t>
      </w:r>
      <w:r w:rsidR="00EC3786" w:rsidRPr="005B29F3">
        <w:t>airness</w:t>
      </w:r>
      <w:r w:rsidR="00922D35">
        <w:t>:</w:t>
      </w:r>
      <w:r w:rsidR="00EC3786" w:rsidRPr="005B29F3">
        <w:t xml:space="preserve"> </w:t>
      </w:r>
      <w:r>
        <w:t>t</w:t>
      </w:r>
      <w:r w:rsidR="00EC3786" w:rsidRPr="005B29F3">
        <w:t>o promote accessibility and fairness for all learners and to ensure diversity and equality, we expect centres to be aware of and meet the requirements of relevant NCFE policies and government legislation:</w:t>
      </w:r>
    </w:p>
    <w:p w14:paraId="60EA00E3" w14:textId="77777777" w:rsidR="00EC3786" w:rsidRPr="005B29F3" w:rsidRDefault="00EC3786" w:rsidP="00F071F1">
      <w:pPr>
        <w:pStyle w:val="NCFE-Bullet-Short"/>
        <w:numPr>
          <w:ilvl w:val="1"/>
          <w:numId w:val="7"/>
        </w:numPr>
        <w:spacing w:before="0" w:after="0"/>
      </w:pPr>
      <w:r w:rsidRPr="005B29F3">
        <w:t>your processes concerned with assessment should be carried out in a fair and objective manner</w:t>
      </w:r>
    </w:p>
    <w:p w14:paraId="0C30E460" w14:textId="77777777" w:rsidR="00EC3786" w:rsidRPr="005B29F3" w:rsidRDefault="00EC3786" w:rsidP="00F071F1">
      <w:pPr>
        <w:pStyle w:val="NCFE-Bullet-Short"/>
        <w:numPr>
          <w:ilvl w:val="1"/>
          <w:numId w:val="7"/>
        </w:numPr>
        <w:spacing w:before="0" w:after="0"/>
      </w:pPr>
      <w:r w:rsidRPr="005B29F3">
        <w:t>you continue to adhere to current equal opportunities legislation</w:t>
      </w:r>
    </w:p>
    <w:p w14:paraId="4AB5FD88" w14:textId="77777777" w:rsidR="00EC3786" w:rsidRPr="005B29F3" w:rsidRDefault="00EC3786" w:rsidP="00F071F1">
      <w:pPr>
        <w:pStyle w:val="NCFE-Bullet-Short"/>
        <w:numPr>
          <w:ilvl w:val="1"/>
          <w:numId w:val="7"/>
        </w:numPr>
        <w:spacing w:before="0" w:after="0"/>
      </w:pPr>
      <w:r w:rsidRPr="005B29F3">
        <w:t>you continue to operate an effective diversity and equality policy, with which learners are familiar and which applies to all learners using our products and services</w:t>
      </w:r>
    </w:p>
    <w:p w14:paraId="42CC2F43" w14:textId="37D58944" w:rsidR="00EC3786" w:rsidRPr="005B29F3" w:rsidRDefault="00EC3786" w:rsidP="00F071F1">
      <w:pPr>
        <w:pStyle w:val="NCFE-Bullet-Short"/>
        <w:numPr>
          <w:ilvl w:val="1"/>
          <w:numId w:val="7"/>
        </w:numPr>
        <w:spacing w:before="0" w:after="0"/>
      </w:pPr>
      <w:r w:rsidRPr="005B29F3">
        <w:t>you continue to operate an effective appeals procedure, with which learners are familiar and which applies to all learners using our products and services</w:t>
      </w:r>
    </w:p>
    <w:p w14:paraId="2E3DE38D" w14:textId="6EDF67D4" w:rsidR="00EC3786" w:rsidRPr="005B29F3" w:rsidRDefault="004D336D" w:rsidP="00F071F1">
      <w:pPr>
        <w:pStyle w:val="NCFE-Bullet-Short"/>
        <w:numPr>
          <w:ilvl w:val="1"/>
          <w:numId w:val="7"/>
        </w:numPr>
        <w:spacing w:before="0" w:after="0"/>
      </w:pPr>
      <w:r>
        <w:t>y</w:t>
      </w:r>
      <w:r w:rsidR="00EC3786" w:rsidRPr="005B29F3">
        <w:t>ou are not required to request a reasonable adjustment for the internal assessment if you are implementing a learners’ normal way of working</w:t>
      </w:r>
      <w:r w:rsidR="009929FD">
        <w:t xml:space="preserve"> –</w:t>
      </w:r>
      <w:r w:rsidR="00EC3786" w:rsidRPr="005B29F3">
        <w:t xml:space="preserve"> </w:t>
      </w:r>
      <w:r w:rsidR="009929FD">
        <w:t>i</w:t>
      </w:r>
      <w:r w:rsidR="00EC3786" w:rsidRPr="005B29F3">
        <w:t xml:space="preserve">f you are in any doubt, please refer to the </w:t>
      </w:r>
      <w:r w:rsidR="00BC41C0">
        <w:t>r</w:t>
      </w:r>
      <w:r w:rsidR="00EC3786" w:rsidRPr="005B29F3">
        <w:t xml:space="preserve">easonable </w:t>
      </w:r>
      <w:r w:rsidR="00BC41C0">
        <w:t>a</w:t>
      </w:r>
      <w:r w:rsidR="00EC3786" w:rsidRPr="005B29F3">
        <w:t xml:space="preserve">djustments </w:t>
      </w:r>
      <w:r w:rsidR="00AF4740">
        <w:t>p</w:t>
      </w:r>
      <w:r w:rsidR="00EC3786" w:rsidRPr="005B29F3">
        <w:t>olicy on the NCFE website</w:t>
      </w:r>
    </w:p>
    <w:p w14:paraId="593A36A3" w14:textId="1B658583" w:rsidR="00EC3786" w:rsidRDefault="00EC3786" w:rsidP="00AF4740">
      <w:pPr>
        <w:pStyle w:val="Heading3"/>
        <w:pageBreakBefore/>
        <w:spacing w:before="0" w:after="0"/>
        <w:rPr>
          <w:rFonts w:cs="Arial"/>
        </w:rPr>
      </w:pPr>
      <w:bookmarkStart w:id="8" w:name="_TOC_250009"/>
      <w:r w:rsidRPr="005B29F3">
        <w:rPr>
          <w:rFonts w:cs="Arial"/>
        </w:rPr>
        <w:lastRenderedPageBreak/>
        <w:t>2.2</w:t>
      </w:r>
      <w:r w:rsidRPr="005B29F3">
        <w:tab/>
      </w:r>
      <w:r w:rsidRPr="005B29F3">
        <w:rPr>
          <w:rFonts w:cs="Arial"/>
        </w:rPr>
        <w:t>Delivery</w:t>
      </w:r>
      <w:bookmarkEnd w:id="8"/>
    </w:p>
    <w:p w14:paraId="20BFB50E" w14:textId="77777777" w:rsidR="00F071F1" w:rsidRPr="00F071F1" w:rsidRDefault="00F071F1" w:rsidP="00F071F1">
      <w:pPr>
        <w:spacing w:before="0" w:after="0"/>
      </w:pPr>
    </w:p>
    <w:p w14:paraId="294EEA60" w14:textId="3AFE580C" w:rsidR="00EC3786" w:rsidRPr="005B29F3" w:rsidRDefault="00AF4740" w:rsidP="00F071F1">
      <w:pPr>
        <w:pStyle w:val="NCFE-Bullet-Short"/>
        <w:spacing w:before="0" w:after="0"/>
      </w:pPr>
      <w:r>
        <w:t>t</w:t>
      </w:r>
      <w:r w:rsidR="00EC3786" w:rsidRPr="005B29F3">
        <w:t xml:space="preserve">he </w:t>
      </w:r>
      <w:r>
        <w:t>c</w:t>
      </w:r>
      <w:r w:rsidR="00EC3786" w:rsidRPr="005B29F3">
        <w:t>ontrolled assessment must not take place until the delivery of all content has been completed</w:t>
      </w:r>
    </w:p>
    <w:p w14:paraId="53823293" w14:textId="32F4F060" w:rsidR="00EC3786" w:rsidRPr="005B29F3" w:rsidRDefault="00EC3786" w:rsidP="00F071F1">
      <w:pPr>
        <w:pStyle w:val="NCFE-Bullet-Short"/>
        <w:spacing w:before="0" w:after="0"/>
      </w:pPr>
      <w:r w:rsidRPr="005B29F3">
        <w:t xml:space="preserve">NCFE set each subject-specific </w:t>
      </w:r>
      <w:r w:rsidR="00AF4740">
        <w:t>c</w:t>
      </w:r>
      <w:r w:rsidRPr="005B29F3">
        <w:t>ontrolled assessment and you</w:t>
      </w:r>
      <w:r w:rsidR="00AF4740">
        <w:t xml:space="preserve"> a</w:t>
      </w:r>
      <w:r w:rsidRPr="005B29F3">
        <w:t>re not permitted to design your own projects and tasks and contextualisation is not permitted</w:t>
      </w:r>
    </w:p>
    <w:p w14:paraId="245EE346" w14:textId="79D8620A" w:rsidR="00EC3786" w:rsidRPr="005B29F3" w:rsidRDefault="00AF4740" w:rsidP="00F071F1">
      <w:pPr>
        <w:pStyle w:val="NCFE-Bullet-Short"/>
        <w:spacing w:before="0" w:after="0"/>
      </w:pPr>
      <w:r>
        <w:t>y</w:t>
      </w:r>
      <w:r w:rsidR="00EC3786" w:rsidRPr="005B29F3">
        <w:t>ou need to understand what you can and can</w:t>
      </w:r>
      <w:r>
        <w:t>no</w:t>
      </w:r>
      <w:r w:rsidR="00EC3786" w:rsidRPr="005B29F3">
        <w:t xml:space="preserve">t do in your roles as </w:t>
      </w:r>
      <w:r>
        <w:t>t</w:t>
      </w:r>
      <w:r w:rsidR="00EC3786" w:rsidRPr="005B29F3">
        <w:t xml:space="preserve">eacher, </w:t>
      </w:r>
      <w:proofErr w:type="gramStart"/>
      <w:r>
        <w:t>s</w:t>
      </w:r>
      <w:r w:rsidR="00EC3786" w:rsidRPr="005B29F3">
        <w:t>upervisor</w:t>
      </w:r>
      <w:proofErr w:type="gramEnd"/>
      <w:r w:rsidR="00EC3786" w:rsidRPr="005B29F3">
        <w:t xml:space="preserve"> and </w:t>
      </w:r>
      <w:r>
        <w:t>a</w:t>
      </w:r>
      <w:r w:rsidR="00EC3786" w:rsidRPr="005B29F3">
        <w:t>ssessor (</w:t>
      </w:r>
      <w:r>
        <w:t>s</w:t>
      </w:r>
      <w:r w:rsidR="00EC3786" w:rsidRPr="005B29F3">
        <w:t>ee section 3)</w:t>
      </w:r>
    </w:p>
    <w:p w14:paraId="7DFAB116" w14:textId="77777777" w:rsidR="006D3207" w:rsidRPr="006D3207" w:rsidRDefault="006D3207" w:rsidP="006D3207">
      <w:pPr>
        <w:spacing w:before="0" w:after="0"/>
      </w:pPr>
      <w:bookmarkStart w:id="9" w:name="_TOC_250008"/>
    </w:p>
    <w:p w14:paraId="6741AC53" w14:textId="1568900E" w:rsidR="00EC3786" w:rsidRDefault="00EC3786" w:rsidP="006D3207">
      <w:pPr>
        <w:pStyle w:val="Heading3"/>
        <w:spacing w:before="0" w:after="0"/>
        <w:rPr>
          <w:rFonts w:cs="Arial"/>
        </w:rPr>
      </w:pPr>
      <w:r w:rsidRPr="005B29F3">
        <w:rPr>
          <w:rFonts w:cs="Arial"/>
        </w:rPr>
        <w:t>2.3</w:t>
      </w:r>
      <w:r w:rsidRPr="005B29F3">
        <w:rPr>
          <w:rFonts w:cs="Arial"/>
        </w:rPr>
        <w:tab/>
        <w:t>Complete</w:t>
      </w:r>
      <w:bookmarkEnd w:id="9"/>
    </w:p>
    <w:p w14:paraId="676B34B0" w14:textId="77777777" w:rsidR="006D3207" w:rsidRPr="006D3207" w:rsidRDefault="006D3207" w:rsidP="006D3207">
      <w:pPr>
        <w:spacing w:before="0" w:after="0"/>
      </w:pPr>
    </w:p>
    <w:p w14:paraId="5D7CD952" w14:textId="6DB391AB" w:rsidR="00EC3786" w:rsidRPr="005B29F3" w:rsidRDefault="0079723E" w:rsidP="006D3207">
      <w:pPr>
        <w:pStyle w:val="NCFE-Bullet-Short"/>
        <w:spacing w:before="0" w:after="0"/>
      </w:pPr>
      <w:r>
        <w:t>l</w:t>
      </w:r>
      <w:r w:rsidR="00EC3786" w:rsidRPr="005B29F3">
        <w:t xml:space="preserve">earners complete the </w:t>
      </w:r>
      <w:r>
        <w:t>c</w:t>
      </w:r>
      <w:r w:rsidR="00EC3786" w:rsidRPr="005B29F3">
        <w:t>ontrolled assessment within the allocated timetabled sessions up to the maximum allowed of 3 hours 45 minutes</w:t>
      </w:r>
    </w:p>
    <w:p w14:paraId="19AA1195" w14:textId="2E7EA746" w:rsidR="00EC3786" w:rsidRPr="005B29F3" w:rsidRDefault="00374A74" w:rsidP="006D3207">
      <w:pPr>
        <w:pStyle w:val="NCFE-Bullet-Short"/>
        <w:spacing w:before="0" w:after="0"/>
      </w:pPr>
      <w:r>
        <w:t>t</w:t>
      </w:r>
      <w:r w:rsidR="00EC3786" w:rsidRPr="005B29F3">
        <w:t>his can be within normal class time or by taking the learner off timetable and planning block sessions, whichever fits with your centre’s policies</w:t>
      </w:r>
    </w:p>
    <w:p w14:paraId="2C713F19" w14:textId="01E50906" w:rsidR="00EC3786" w:rsidRPr="005B29F3" w:rsidRDefault="00374A74" w:rsidP="006D3207">
      <w:pPr>
        <w:pStyle w:val="NCFE-Bullet-Short"/>
        <w:spacing w:before="0" w:after="0"/>
      </w:pPr>
      <w:r>
        <w:t>i</w:t>
      </w:r>
      <w:r w:rsidR="00EC3786" w:rsidRPr="005B29F3">
        <w:t>t must be completed outside of any teaching and learning</w:t>
      </w:r>
    </w:p>
    <w:p w14:paraId="0F8E5DE1" w14:textId="3E0972EF" w:rsidR="00EC3786" w:rsidRPr="005B29F3" w:rsidRDefault="00374A74" w:rsidP="006D3207">
      <w:pPr>
        <w:pStyle w:val="NCFE-Bullet-Short"/>
        <w:spacing w:before="0" w:after="0"/>
      </w:pPr>
      <w:r>
        <w:t>n</w:t>
      </w:r>
      <w:r w:rsidR="00EC3786" w:rsidRPr="005B29F3">
        <w:t>o work completed during teaching and learning can be used as evidence towards the controlled assessment</w:t>
      </w:r>
    </w:p>
    <w:p w14:paraId="63B43244" w14:textId="4A3BE514" w:rsidR="00EC3786" w:rsidRPr="008F0E5A" w:rsidRDefault="00374A74" w:rsidP="006D3207">
      <w:pPr>
        <w:pStyle w:val="NCFE-Bullet-Short"/>
        <w:spacing w:before="0" w:after="0"/>
      </w:pPr>
      <w:r w:rsidRPr="008F0E5A">
        <w:t>a</w:t>
      </w:r>
      <w:r w:rsidR="00EC3786" w:rsidRPr="008F0E5A">
        <w:t>ccess arrangements and reasonable adjustments can be applied at your discretion to ensure normal ways of working for learners</w:t>
      </w:r>
    </w:p>
    <w:p w14:paraId="5EABF763" w14:textId="77777777" w:rsidR="00CC1FBF" w:rsidRDefault="00CC1FBF" w:rsidP="00CC1FBF">
      <w:pPr>
        <w:pStyle w:val="Heading4"/>
        <w:spacing w:before="0" w:after="0"/>
        <w:rPr>
          <w:rFonts w:cs="Arial"/>
        </w:rPr>
      </w:pPr>
    </w:p>
    <w:p w14:paraId="12F93705" w14:textId="063E8B67" w:rsidR="00EC3786" w:rsidRDefault="006D3207" w:rsidP="00F704E1">
      <w:pPr>
        <w:pStyle w:val="Heading4"/>
        <w:spacing w:before="0" w:after="0"/>
        <w:rPr>
          <w:rFonts w:cs="Arial"/>
        </w:rPr>
      </w:pPr>
      <w:r>
        <w:rPr>
          <w:rFonts w:cs="Arial"/>
        </w:rPr>
        <w:t>2.4</w:t>
      </w:r>
      <w:r>
        <w:rPr>
          <w:rFonts w:cs="Arial"/>
        </w:rPr>
        <w:tab/>
      </w:r>
      <w:r w:rsidR="00EC3786" w:rsidRPr="005B29F3">
        <w:rPr>
          <w:rFonts w:cs="Arial"/>
        </w:rPr>
        <w:t>Evidence</w:t>
      </w:r>
    </w:p>
    <w:p w14:paraId="28769A41" w14:textId="77777777" w:rsidR="00CC1FBF" w:rsidRPr="00CC1FBF" w:rsidRDefault="00CC1FBF" w:rsidP="00CC1FBF">
      <w:pPr>
        <w:spacing w:before="0" w:after="0"/>
      </w:pPr>
    </w:p>
    <w:p w14:paraId="7DC065E6" w14:textId="42FF1B53" w:rsidR="00EC3786" w:rsidRPr="005B29F3" w:rsidRDefault="00980CE9" w:rsidP="00F704E1">
      <w:pPr>
        <w:pStyle w:val="NCFE-Bullet-Short"/>
        <w:keepNext/>
        <w:spacing w:before="0" w:after="0"/>
      </w:pPr>
      <w:r>
        <w:t>l</w:t>
      </w:r>
      <w:r w:rsidR="00EC3786" w:rsidRPr="005B29F3">
        <w:t>earners will be provided with examples of types of evidence they can submit within the controlled assessment</w:t>
      </w:r>
      <w:r w:rsidR="00352C25">
        <w:t xml:space="preserve"> –</w:t>
      </w:r>
      <w:r w:rsidR="00EC3786" w:rsidRPr="005B29F3">
        <w:t xml:space="preserve"> </w:t>
      </w:r>
      <w:r w:rsidR="00352C25">
        <w:t>t</w:t>
      </w:r>
      <w:r w:rsidR="00EC3786" w:rsidRPr="005B29F3">
        <w:t>hey will also be familiar with this from their teaching and learning</w:t>
      </w:r>
    </w:p>
    <w:p w14:paraId="59121367" w14:textId="25AEA26B" w:rsidR="00EC3786" w:rsidRPr="005B29F3" w:rsidRDefault="00980CE9" w:rsidP="00F704E1">
      <w:pPr>
        <w:pStyle w:val="NCFE-Bullet-Short"/>
        <w:spacing w:before="0" w:after="0"/>
      </w:pPr>
      <w:r>
        <w:t>l</w:t>
      </w:r>
      <w:r w:rsidR="00EC3786" w:rsidRPr="005B29F3">
        <w:t xml:space="preserve">earners can rework their evidence at any point during the supervised sessions if they have identified improvements, but this must not be </w:t>
      </w:r>
      <w:proofErr w:type="gramStart"/>
      <w:r w:rsidR="00EC3786" w:rsidRPr="005B29F3">
        <w:t>as a result of</w:t>
      </w:r>
      <w:proofErr w:type="gramEnd"/>
      <w:r w:rsidR="00EC3786" w:rsidRPr="005B29F3">
        <w:t xml:space="preserve"> </w:t>
      </w:r>
      <w:r>
        <w:t>s</w:t>
      </w:r>
      <w:r w:rsidR="00EC3786" w:rsidRPr="005B29F3">
        <w:t>upervisor/</w:t>
      </w:r>
      <w:r>
        <w:t>a</w:t>
      </w:r>
      <w:r w:rsidR="00EC3786" w:rsidRPr="005B29F3">
        <w:t>ssessor feedback</w:t>
      </w:r>
    </w:p>
    <w:p w14:paraId="1B8DA419" w14:textId="58350382" w:rsidR="00EC3786" w:rsidRPr="005B29F3" w:rsidRDefault="00980CE9" w:rsidP="00F704E1">
      <w:pPr>
        <w:pStyle w:val="NCFE-Bullet-Short"/>
        <w:spacing w:before="0" w:after="0"/>
      </w:pPr>
      <w:r>
        <w:t>e</w:t>
      </w:r>
      <w:r w:rsidR="00EC3786" w:rsidRPr="005B29F3">
        <w:t>vidence must be held securely in between supervised session</w:t>
      </w:r>
      <w:r w:rsidR="00CE2744">
        <w:t xml:space="preserve"> –</w:t>
      </w:r>
      <w:r w:rsidR="00EC3786" w:rsidRPr="005B29F3">
        <w:t xml:space="preserve"> </w:t>
      </w:r>
      <w:r w:rsidR="00CE2744">
        <w:t>p</w:t>
      </w:r>
      <w:r w:rsidR="00EC3786" w:rsidRPr="005B29F3">
        <w:t xml:space="preserve">lease refer to the </w:t>
      </w:r>
      <w:r>
        <w:t>r</w:t>
      </w:r>
      <w:r w:rsidR="00EC3786" w:rsidRPr="005B29F3">
        <w:t xml:space="preserve">egulations if your learner is saving work on an </w:t>
      </w:r>
      <w:r>
        <w:t>i</w:t>
      </w:r>
      <w:r w:rsidR="00EC3786" w:rsidRPr="005B29F3">
        <w:t>ntranet or electronically</w:t>
      </w:r>
    </w:p>
    <w:p w14:paraId="23DD2162" w14:textId="2A060EE9" w:rsidR="00EC3786" w:rsidRPr="005B29F3" w:rsidRDefault="00980CE9" w:rsidP="00F704E1">
      <w:pPr>
        <w:pStyle w:val="NCFE-Bullet-Short"/>
        <w:spacing w:before="0" w:after="0"/>
      </w:pPr>
      <w:r>
        <w:t>a</w:t>
      </w:r>
      <w:r w:rsidR="00EC3786" w:rsidRPr="005B29F3">
        <w:t>ll submitted evidence must be authenticated and attributable to the learner</w:t>
      </w:r>
    </w:p>
    <w:p w14:paraId="75567F52" w14:textId="781961B6" w:rsidR="00EC3786" w:rsidRPr="005B29F3" w:rsidRDefault="00980CE9" w:rsidP="00F704E1">
      <w:pPr>
        <w:pStyle w:val="NCFE-Bullet-Short"/>
        <w:spacing w:before="0" w:after="0"/>
      </w:pPr>
      <w:r>
        <w:t>l</w:t>
      </w:r>
      <w:r w:rsidR="00EC3786" w:rsidRPr="005B29F3">
        <w:t>earners must be made aware of the importance of this and how it may impact their overall grade if evidence is found not to be the learners’ own work</w:t>
      </w:r>
    </w:p>
    <w:p w14:paraId="6F333D0E" w14:textId="46FAA3D5" w:rsidR="00EC3786" w:rsidRPr="005B29F3" w:rsidRDefault="00980CE9" w:rsidP="00F704E1">
      <w:pPr>
        <w:pStyle w:val="NCFE-Bullet-Short"/>
        <w:spacing w:before="0" w:after="0"/>
      </w:pPr>
      <w:r>
        <w:t>n</w:t>
      </w:r>
      <w:r w:rsidR="00EC3786" w:rsidRPr="005B29F3">
        <w:t>o learner work should be uploaded to any website/social media platforms (</w:t>
      </w:r>
      <w:r>
        <w:t>s</w:t>
      </w:r>
      <w:r w:rsidR="00EC3786" w:rsidRPr="005B29F3">
        <w:t xml:space="preserve">ee section 3.8.2 of the </w:t>
      </w:r>
      <w:r>
        <w:t>r</w:t>
      </w:r>
      <w:r w:rsidR="00EC3786" w:rsidRPr="005B29F3">
        <w:t>egulations)</w:t>
      </w:r>
    </w:p>
    <w:p w14:paraId="034C89D5" w14:textId="77777777" w:rsidR="00CC1FBF" w:rsidRPr="00980CE9" w:rsidRDefault="00CC1FBF" w:rsidP="00980CE9">
      <w:pPr>
        <w:spacing w:before="0" w:after="0"/>
      </w:pPr>
    </w:p>
    <w:p w14:paraId="1BBA406B" w14:textId="140F7641" w:rsidR="00EC3786" w:rsidRDefault="00502890" w:rsidP="00F704E1">
      <w:pPr>
        <w:pStyle w:val="Heading4"/>
        <w:spacing w:before="0" w:after="0"/>
        <w:rPr>
          <w:rFonts w:cs="Arial"/>
        </w:rPr>
      </w:pPr>
      <w:r>
        <w:rPr>
          <w:rFonts w:cs="Arial"/>
        </w:rPr>
        <w:t>2.5</w:t>
      </w:r>
      <w:r>
        <w:rPr>
          <w:rFonts w:cs="Arial"/>
        </w:rPr>
        <w:tab/>
      </w:r>
      <w:r w:rsidR="00EC3786" w:rsidRPr="005B29F3">
        <w:rPr>
          <w:rFonts w:cs="Arial"/>
        </w:rPr>
        <w:t>Observation</w:t>
      </w:r>
    </w:p>
    <w:p w14:paraId="675BCE04" w14:textId="77777777" w:rsidR="00CC1FBF" w:rsidRPr="00CC1FBF" w:rsidRDefault="00CC1FBF" w:rsidP="00CC1FBF">
      <w:pPr>
        <w:spacing w:before="0" w:after="0"/>
      </w:pPr>
    </w:p>
    <w:p w14:paraId="534605F0" w14:textId="101F318D" w:rsidR="00EC3786" w:rsidRPr="005B29F3" w:rsidRDefault="00980CE9" w:rsidP="00F704E1">
      <w:pPr>
        <w:pStyle w:val="NCFE-Bullet-Short"/>
        <w:spacing w:before="0" w:after="0"/>
      </w:pPr>
      <w:r>
        <w:t>i</w:t>
      </w:r>
      <w:r w:rsidR="00EC3786" w:rsidRPr="005B29F3">
        <w:t>f a learner observation would support evidence for the AO, then this must be agreed with the learner and carried out in accordance with the supervised conditions of the assessment</w:t>
      </w:r>
    </w:p>
    <w:p w14:paraId="405EA373" w14:textId="681A5031" w:rsidR="00EC3786" w:rsidRPr="005B29F3" w:rsidRDefault="00980CE9" w:rsidP="00F704E1">
      <w:pPr>
        <w:pStyle w:val="NCFE-Bullet-Short"/>
        <w:spacing w:before="0" w:after="0"/>
      </w:pPr>
      <w:r>
        <w:t>t</w:t>
      </w:r>
      <w:r w:rsidR="00EC3786" w:rsidRPr="005B29F3">
        <w:t>he person completing the observation must capture at the time what the learner has done to meet AOs</w:t>
      </w:r>
    </w:p>
    <w:p w14:paraId="53A229D3" w14:textId="3E5A2DAF" w:rsidR="0034706C" w:rsidRDefault="0034706C">
      <w:pPr>
        <w:spacing w:before="0" w:after="0"/>
      </w:pPr>
      <w:bookmarkStart w:id="10" w:name="_TOC_250007"/>
      <w:r>
        <w:br w:type="page"/>
      </w:r>
    </w:p>
    <w:p w14:paraId="09B155C3" w14:textId="7A789FF3" w:rsidR="00EC3786" w:rsidRDefault="00EC3786" w:rsidP="00980CE9">
      <w:pPr>
        <w:pStyle w:val="Heading3"/>
        <w:pageBreakBefore/>
        <w:spacing w:before="0" w:after="0"/>
        <w:rPr>
          <w:rFonts w:cs="Arial"/>
        </w:rPr>
      </w:pPr>
      <w:r w:rsidRPr="005B29F3">
        <w:rPr>
          <w:rFonts w:cs="Arial"/>
        </w:rPr>
        <w:lastRenderedPageBreak/>
        <w:t>2.</w:t>
      </w:r>
      <w:r w:rsidR="00502890">
        <w:rPr>
          <w:rFonts w:cs="Arial"/>
        </w:rPr>
        <w:t>6</w:t>
      </w:r>
      <w:r w:rsidRPr="005B29F3">
        <w:rPr>
          <w:rFonts w:cs="Arial"/>
        </w:rPr>
        <w:tab/>
        <w:t>Assess</w:t>
      </w:r>
      <w:bookmarkEnd w:id="10"/>
    </w:p>
    <w:p w14:paraId="115D5208" w14:textId="77777777" w:rsidR="002061EB" w:rsidRPr="002061EB" w:rsidRDefault="002061EB" w:rsidP="002061EB">
      <w:pPr>
        <w:spacing w:before="0" w:after="0"/>
      </w:pPr>
    </w:p>
    <w:p w14:paraId="7333CB4A" w14:textId="562CBA34" w:rsidR="00EC3786" w:rsidRPr="005B29F3" w:rsidRDefault="00980CE9" w:rsidP="002061EB">
      <w:pPr>
        <w:pStyle w:val="NCFE-Bullet-Short"/>
        <w:spacing w:before="0" w:after="0"/>
      </w:pPr>
      <w:r>
        <w:t>t</w:t>
      </w:r>
      <w:r w:rsidR="00EC3786" w:rsidRPr="005B29F3">
        <w:t>he controlled assessment is assessed against 4 AOs</w:t>
      </w:r>
      <w:r w:rsidR="00273C41">
        <w:t xml:space="preserve"> –</w:t>
      </w:r>
      <w:r w:rsidR="00EC3786" w:rsidRPr="005B29F3">
        <w:t xml:space="preserve"> </w:t>
      </w:r>
      <w:r w:rsidR="00273C41">
        <w:t>e</w:t>
      </w:r>
      <w:r w:rsidR="00EC3786" w:rsidRPr="005B29F3">
        <w:t xml:space="preserve">ach assessment has 5 grading descriptors (NYA, </w:t>
      </w:r>
      <w:r w:rsidR="00C41DE6">
        <w:t>n</w:t>
      </w:r>
      <w:r w:rsidR="00EC3786" w:rsidRPr="005B29F3">
        <w:t xml:space="preserve">ear </w:t>
      </w:r>
      <w:r w:rsidR="00C41DE6">
        <w:t>p</w:t>
      </w:r>
      <w:r w:rsidR="00EC3786" w:rsidRPr="005B29F3">
        <w:t xml:space="preserve">ass, </w:t>
      </w:r>
      <w:r w:rsidR="00C41DE6">
        <w:t>p</w:t>
      </w:r>
      <w:r w:rsidR="00EC3786" w:rsidRPr="005B29F3">
        <w:t xml:space="preserve">ass, </w:t>
      </w:r>
      <w:r w:rsidR="00C41DE6">
        <w:t>m</w:t>
      </w:r>
      <w:r w:rsidR="00EC3786" w:rsidRPr="005B29F3">
        <w:t xml:space="preserve">erit, </w:t>
      </w:r>
      <w:r w:rsidR="00C41DE6">
        <w:t>d</w:t>
      </w:r>
      <w:r w:rsidR="00EC3786" w:rsidRPr="005B29F3">
        <w:t>istinction) which you will use to assess the learner’s evidence holistically at the end of the 3 hours 45 minutes</w:t>
      </w:r>
      <w:r w:rsidR="00273C41">
        <w:t xml:space="preserve"> –</w:t>
      </w:r>
      <w:r w:rsidR="00EC3786" w:rsidRPr="005B29F3">
        <w:t xml:space="preserve"> </w:t>
      </w:r>
      <w:r w:rsidR="00273C41">
        <w:t>t</w:t>
      </w:r>
      <w:r w:rsidR="00EC3786" w:rsidRPr="005B29F3">
        <w:t xml:space="preserve">hese grading descriptors can be found in the </w:t>
      </w:r>
      <w:r w:rsidR="00C41DE6">
        <w:t>t</w:t>
      </w:r>
      <w:r w:rsidR="38FCEA9F" w:rsidRPr="005B29F3">
        <w:t xml:space="preserve">echnical </w:t>
      </w:r>
      <w:r w:rsidR="00C41DE6">
        <w:t>s</w:t>
      </w:r>
      <w:r w:rsidR="38FCEA9F" w:rsidRPr="005B29F3">
        <w:t xml:space="preserve">kills </w:t>
      </w:r>
      <w:r w:rsidR="00C41DE6">
        <w:t>g</w:t>
      </w:r>
      <w:r w:rsidR="38FCEA9F" w:rsidRPr="005B29F3">
        <w:t>uide</w:t>
      </w:r>
      <w:r w:rsidR="00EC3786" w:rsidRPr="005B29F3">
        <w:t xml:space="preserve"> and the controlled assessment</w:t>
      </w:r>
    </w:p>
    <w:p w14:paraId="250AD197" w14:textId="72DF79E7" w:rsidR="00EC3786" w:rsidRPr="00273C41" w:rsidRDefault="00C41DE6" w:rsidP="002061EB">
      <w:pPr>
        <w:pStyle w:val="NCFE-Bullet-Short"/>
        <w:spacing w:before="0" w:after="0"/>
      </w:pPr>
      <w:r w:rsidRPr="00273C41">
        <w:t>t</w:t>
      </w:r>
      <w:r w:rsidR="00EC3786" w:rsidRPr="00273C41">
        <w:t xml:space="preserve">he grading calculator must be populated with all your learner’s names and the band for each </w:t>
      </w:r>
      <w:r w:rsidRPr="00273C41">
        <w:t>a</w:t>
      </w:r>
      <w:r w:rsidR="00EC3786" w:rsidRPr="00273C41">
        <w:t>ssessment entered accordingly</w:t>
      </w:r>
    </w:p>
    <w:p w14:paraId="0BF47FD4" w14:textId="77777777" w:rsidR="002061EB" w:rsidRPr="002061EB" w:rsidRDefault="002061EB" w:rsidP="002061EB">
      <w:pPr>
        <w:spacing w:before="0" w:after="0"/>
      </w:pPr>
      <w:bookmarkStart w:id="11" w:name="_TOC_250006"/>
    </w:p>
    <w:p w14:paraId="2B2A37C2" w14:textId="2574210F" w:rsidR="00EC3786" w:rsidRDefault="00EC3786" w:rsidP="00C41DE6">
      <w:pPr>
        <w:pStyle w:val="NCFE-Bullet-Short"/>
        <w:numPr>
          <w:ilvl w:val="0"/>
          <w:numId w:val="0"/>
        </w:numPr>
        <w:spacing w:before="0" w:after="0"/>
        <w:rPr>
          <w:rFonts w:cs="Arial"/>
          <w:b/>
          <w:bCs/>
        </w:rPr>
      </w:pPr>
      <w:r w:rsidRPr="005B29F3">
        <w:rPr>
          <w:rFonts w:cs="Arial"/>
          <w:b/>
          <w:bCs/>
        </w:rPr>
        <w:t>2.</w:t>
      </w:r>
      <w:r w:rsidR="00502890">
        <w:rPr>
          <w:rFonts w:cs="Arial"/>
          <w:b/>
          <w:bCs/>
        </w:rPr>
        <w:t>7</w:t>
      </w:r>
      <w:r w:rsidRPr="005B29F3">
        <w:tab/>
      </w:r>
      <w:r w:rsidRPr="005B29F3">
        <w:rPr>
          <w:rFonts w:cs="Arial"/>
          <w:b/>
          <w:bCs/>
        </w:rPr>
        <w:t xml:space="preserve">Internal </w:t>
      </w:r>
      <w:r w:rsidR="00E26B40">
        <w:rPr>
          <w:rFonts w:cs="Arial"/>
          <w:b/>
          <w:bCs/>
        </w:rPr>
        <w:t>q</w:t>
      </w:r>
      <w:r w:rsidRPr="005B29F3">
        <w:rPr>
          <w:rFonts w:cs="Arial"/>
          <w:b/>
          <w:bCs/>
        </w:rPr>
        <w:t xml:space="preserve">uality </w:t>
      </w:r>
      <w:r w:rsidR="00E26B40">
        <w:rPr>
          <w:rFonts w:cs="Arial"/>
          <w:b/>
          <w:bCs/>
        </w:rPr>
        <w:t>a</w:t>
      </w:r>
      <w:r w:rsidRPr="005B29F3">
        <w:rPr>
          <w:rFonts w:cs="Arial"/>
          <w:b/>
          <w:bCs/>
        </w:rPr>
        <w:t>ssurance</w:t>
      </w:r>
      <w:bookmarkEnd w:id="11"/>
      <w:r w:rsidR="00A60B97">
        <w:rPr>
          <w:rFonts w:cs="Arial"/>
          <w:b/>
          <w:bCs/>
        </w:rPr>
        <w:t xml:space="preserve"> (IQA)</w:t>
      </w:r>
    </w:p>
    <w:p w14:paraId="3C0848F8" w14:textId="77777777" w:rsidR="002061EB" w:rsidRPr="002061EB" w:rsidRDefault="002061EB" w:rsidP="002061EB">
      <w:pPr>
        <w:spacing w:before="0" w:after="0"/>
      </w:pPr>
    </w:p>
    <w:p w14:paraId="0DA9C6BA" w14:textId="01AD7D49" w:rsidR="00EC3786" w:rsidRPr="005B29F3" w:rsidRDefault="00E26B40" w:rsidP="002061EB">
      <w:pPr>
        <w:pStyle w:val="NCFE-Bullet-Short"/>
        <w:spacing w:before="0" w:after="0"/>
      </w:pPr>
      <w:r>
        <w:t>w</w:t>
      </w:r>
      <w:r w:rsidR="00EC3786" w:rsidRPr="005B29F3">
        <w:t>hen you have assessed the learners</w:t>
      </w:r>
      <w:r>
        <w:t>’</w:t>
      </w:r>
      <w:r w:rsidR="00EC3786" w:rsidRPr="005B29F3">
        <w:t xml:space="preserve"> work and the calculator has provided a unit grade, your centre must complete the </w:t>
      </w:r>
      <w:r>
        <w:t>i</w:t>
      </w:r>
      <w:r w:rsidR="00EC3786" w:rsidRPr="005B29F3">
        <w:t xml:space="preserve">nternal </w:t>
      </w:r>
      <w:r>
        <w:t>q</w:t>
      </w:r>
      <w:r w:rsidR="00EC3786" w:rsidRPr="005B29F3">
        <w:t xml:space="preserve">uality </w:t>
      </w:r>
      <w:r>
        <w:t>a</w:t>
      </w:r>
      <w:r w:rsidR="00EC3786" w:rsidRPr="005B29F3">
        <w:t>ssurance</w:t>
      </w:r>
      <w:r w:rsidR="00273C41">
        <w:t xml:space="preserve"> (IQA)</w:t>
      </w:r>
      <w:r w:rsidR="00EC3786" w:rsidRPr="005B29F3">
        <w:t xml:space="preserve"> </w:t>
      </w:r>
      <w:r w:rsidR="00273C41">
        <w:t>– t</w:t>
      </w:r>
      <w:r w:rsidR="00EC3786" w:rsidRPr="005B29F3">
        <w:t>his should be carried out by someone who is occupationally competent/knowledgeable and so able to challenge any assessment decisions</w:t>
      </w:r>
    </w:p>
    <w:p w14:paraId="48CB0A08" w14:textId="460E5777" w:rsidR="00EC3786" w:rsidRPr="00E26B40" w:rsidRDefault="00E26B40" w:rsidP="002061EB">
      <w:pPr>
        <w:pStyle w:val="NCFE-Bullet-Short"/>
        <w:spacing w:before="0" w:after="0"/>
      </w:pPr>
      <w:r>
        <w:t>w</w:t>
      </w:r>
      <w:r w:rsidR="00EC3786" w:rsidRPr="00E26B40">
        <w:t>hen your IQA is complete, you must follow your centre policy on providing the grade only (no feedback) to the learner for agreement</w:t>
      </w:r>
    </w:p>
    <w:p w14:paraId="3C1457FD" w14:textId="77777777" w:rsidR="00A6403D" w:rsidRPr="00A6403D" w:rsidRDefault="00A6403D" w:rsidP="00A6403D">
      <w:pPr>
        <w:spacing w:before="0" w:after="0"/>
      </w:pPr>
      <w:bookmarkStart w:id="12" w:name="_TOC_250005"/>
    </w:p>
    <w:p w14:paraId="7D1F507F" w14:textId="70A41441" w:rsidR="00EC3786" w:rsidRPr="005B29F3" w:rsidRDefault="00EC3786" w:rsidP="00A6403D">
      <w:pPr>
        <w:pStyle w:val="Heading3"/>
        <w:spacing w:before="0" w:after="0"/>
        <w:rPr>
          <w:rFonts w:cs="Arial"/>
        </w:rPr>
      </w:pPr>
      <w:r w:rsidRPr="005B29F3">
        <w:rPr>
          <w:rFonts w:cs="Arial"/>
        </w:rPr>
        <w:t>2.</w:t>
      </w:r>
      <w:r w:rsidR="00502890">
        <w:rPr>
          <w:rFonts w:cs="Arial"/>
        </w:rPr>
        <w:t>8</w:t>
      </w:r>
      <w:r w:rsidRPr="005B29F3">
        <w:rPr>
          <w:rFonts w:cs="Arial"/>
        </w:rPr>
        <w:tab/>
        <w:t>Feedback</w:t>
      </w:r>
      <w:bookmarkEnd w:id="12"/>
    </w:p>
    <w:p w14:paraId="1ED3DC85" w14:textId="77777777" w:rsidR="00A6403D" w:rsidRPr="00A6403D" w:rsidRDefault="00A6403D" w:rsidP="00A6403D">
      <w:pPr>
        <w:spacing w:before="0" w:after="0"/>
      </w:pPr>
    </w:p>
    <w:p w14:paraId="35601C50" w14:textId="013BB9B8" w:rsidR="00EC3786" w:rsidRPr="005B29F3" w:rsidRDefault="00DB3DD3" w:rsidP="00DB3DD3">
      <w:pPr>
        <w:pStyle w:val="NCFE-Bullet-Short"/>
        <w:spacing w:before="0" w:after="0"/>
        <w:rPr>
          <w:rFonts w:cs="Arial"/>
        </w:rPr>
      </w:pPr>
      <w:r>
        <w:rPr>
          <w:rFonts w:eastAsia="Arial" w:cs="Arial"/>
        </w:rPr>
        <w:t>o</w:t>
      </w:r>
      <w:r w:rsidR="1A889111" w:rsidRPr="005B29F3">
        <w:rPr>
          <w:rFonts w:eastAsia="Arial" w:cs="Arial"/>
        </w:rPr>
        <w:t>nce the assessments have been graded</w:t>
      </w:r>
      <w:r w:rsidR="695CE11E" w:rsidRPr="005B29F3">
        <w:rPr>
          <w:rFonts w:eastAsia="Arial" w:cs="Arial"/>
        </w:rPr>
        <w:t>,</w:t>
      </w:r>
      <w:r w:rsidR="1A889111" w:rsidRPr="005B29F3">
        <w:rPr>
          <w:rFonts w:eastAsia="Arial" w:cs="Arial"/>
        </w:rPr>
        <w:t xml:space="preserve"> </w:t>
      </w:r>
      <w:r w:rsidR="00EC3786" w:rsidRPr="005B29F3">
        <w:rPr>
          <w:rFonts w:cs="Arial"/>
        </w:rPr>
        <w:t xml:space="preserve">you can return the work to the learner with summative feedback (see </w:t>
      </w:r>
      <w:r w:rsidR="00EC3786" w:rsidRPr="00DB3DD3">
        <w:t>section</w:t>
      </w:r>
      <w:r w:rsidR="00EC3786" w:rsidRPr="005B29F3">
        <w:rPr>
          <w:rFonts w:cs="Arial"/>
        </w:rPr>
        <w:t xml:space="preserve"> 3.3 on the types of feedback following assessment)</w:t>
      </w:r>
    </w:p>
    <w:p w14:paraId="418F8ADF" w14:textId="77777777" w:rsidR="00A6403D" w:rsidRPr="00A6403D" w:rsidRDefault="00A6403D" w:rsidP="00A6403D">
      <w:pPr>
        <w:spacing w:before="0" w:after="0"/>
      </w:pPr>
      <w:bookmarkStart w:id="13" w:name="_TOC_250004"/>
      <w:bookmarkStart w:id="14" w:name="_Toc74221724"/>
    </w:p>
    <w:p w14:paraId="78803B96" w14:textId="42FEBC6D" w:rsidR="00EC3786" w:rsidRPr="005B29F3" w:rsidRDefault="00EC3786" w:rsidP="00A6403D">
      <w:pPr>
        <w:pStyle w:val="Heading2"/>
        <w:spacing w:before="0" w:after="0"/>
        <w:rPr>
          <w:highlight w:val="yellow"/>
        </w:rPr>
      </w:pPr>
      <w:r w:rsidRPr="005B29F3">
        <w:t>3</w:t>
      </w:r>
      <w:r w:rsidRPr="005B29F3">
        <w:tab/>
        <w:t>Differentiating between teaching and learning, supervising and assessment</w:t>
      </w:r>
      <w:bookmarkEnd w:id="13"/>
      <w:bookmarkEnd w:id="14"/>
    </w:p>
    <w:p w14:paraId="42D75D4A" w14:textId="77777777" w:rsidR="00A6403D" w:rsidRPr="00A6403D" w:rsidRDefault="00A6403D" w:rsidP="00A6403D">
      <w:pPr>
        <w:spacing w:before="0" w:after="0"/>
      </w:pPr>
      <w:bookmarkStart w:id="15" w:name="_TOC_250003"/>
    </w:p>
    <w:p w14:paraId="6A7AE0ED" w14:textId="3ACF6EB8" w:rsidR="00EC3786" w:rsidRPr="005B29F3" w:rsidRDefault="00EC3786" w:rsidP="00A6403D">
      <w:pPr>
        <w:pStyle w:val="Heading3"/>
        <w:spacing w:before="0" w:after="0"/>
        <w:rPr>
          <w:rFonts w:cs="Arial"/>
        </w:rPr>
      </w:pPr>
      <w:r w:rsidRPr="005B29F3">
        <w:rPr>
          <w:rFonts w:cs="Arial"/>
        </w:rPr>
        <w:t>3.1</w:t>
      </w:r>
      <w:r w:rsidRPr="005B29F3">
        <w:rPr>
          <w:rFonts w:cs="Arial"/>
        </w:rPr>
        <w:tab/>
        <w:t>Teaching and learning</w:t>
      </w:r>
      <w:bookmarkEnd w:id="15"/>
    </w:p>
    <w:p w14:paraId="5C8F7326" w14:textId="77777777" w:rsidR="00A6403D" w:rsidRPr="00A6403D" w:rsidRDefault="00A6403D" w:rsidP="00A6403D">
      <w:pPr>
        <w:spacing w:before="0" w:after="0"/>
      </w:pPr>
    </w:p>
    <w:p w14:paraId="1303B601" w14:textId="706B1170" w:rsidR="00A6403D" w:rsidRPr="00A6403D" w:rsidRDefault="000B7DFE" w:rsidP="00A414FD">
      <w:pPr>
        <w:pStyle w:val="NCFE-Bullet-Short"/>
        <w:spacing w:before="0" w:after="0"/>
      </w:pPr>
      <w:r>
        <w:rPr>
          <w:rFonts w:cs="Arial"/>
        </w:rPr>
        <w:t>y</w:t>
      </w:r>
      <w:r w:rsidR="00EC3786" w:rsidRPr="000B7DFE">
        <w:rPr>
          <w:rFonts w:cs="Arial"/>
        </w:rPr>
        <w:t xml:space="preserve">our role as a </w:t>
      </w:r>
      <w:r w:rsidR="005A686C" w:rsidRPr="000B7DFE">
        <w:rPr>
          <w:rFonts w:cs="Arial"/>
        </w:rPr>
        <w:t>t</w:t>
      </w:r>
      <w:r w:rsidR="00EC3786" w:rsidRPr="000B7DFE">
        <w:rPr>
          <w:rFonts w:cs="Arial"/>
        </w:rPr>
        <w:t xml:space="preserve">eacher is to deliver the course material in line with the </w:t>
      </w:r>
      <w:r w:rsidR="000C6C69">
        <w:rPr>
          <w:rFonts w:cs="Arial"/>
        </w:rPr>
        <w:t>technical skills guide</w:t>
      </w:r>
      <w:r w:rsidR="00EC3786" w:rsidRPr="000B7DFE">
        <w:rPr>
          <w:rFonts w:cs="Arial"/>
        </w:rPr>
        <w:t xml:space="preserve">, through teaching </w:t>
      </w:r>
      <w:r w:rsidR="00EC3786" w:rsidRPr="00DB3DD3">
        <w:t>and</w:t>
      </w:r>
      <w:r w:rsidR="00EC3786" w:rsidRPr="000B7DFE">
        <w:rPr>
          <w:rFonts w:cs="Arial"/>
        </w:rPr>
        <w:t xml:space="preserve"> learning, to develop the learners</w:t>
      </w:r>
      <w:r w:rsidR="005A686C" w:rsidRPr="000B7DFE">
        <w:rPr>
          <w:rFonts w:cs="Arial"/>
        </w:rPr>
        <w:t>’</w:t>
      </w:r>
      <w:r w:rsidR="00EC3786" w:rsidRPr="000B7DFE">
        <w:rPr>
          <w:rFonts w:cs="Arial"/>
        </w:rPr>
        <w:t xml:space="preserve"> understanding, </w:t>
      </w:r>
      <w:proofErr w:type="gramStart"/>
      <w:r w:rsidR="00EC3786" w:rsidRPr="000B7DFE">
        <w:rPr>
          <w:rFonts w:cs="Arial"/>
        </w:rPr>
        <w:t>knowledge</w:t>
      </w:r>
      <w:proofErr w:type="gramEnd"/>
      <w:r w:rsidR="00EC3786" w:rsidRPr="000B7DFE">
        <w:rPr>
          <w:rFonts w:cs="Arial"/>
        </w:rPr>
        <w:t xml:space="preserve"> and skills</w:t>
      </w:r>
      <w:r w:rsidR="009854C0">
        <w:rPr>
          <w:rFonts w:cs="Arial"/>
        </w:rPr>
        <w:t xml:space="preserve"> –</w:t>
      </w:r>
      <w:r w:rsidR="00EC3786" w:rsidRPr="000B7DFE">
        <w:rPr>
          <w:rFonts w:cs="Arial"/>
        </w:rPr>
        <w:t xml:space="preserve"> </w:t>
      </w:r>
      <w:r w:rsidR="009854C0">
        <w:rPr>
          <w:rFonts w:cs="Arial"/>
        </w:rPr>
        <w:t>y</w:t>
      </w:r>
      <w:r w:rsidR="00EC3786" w:rsidRPr="000B7DFE">
        <w:rPr>
          <w:rFonts w:cs="Arial"/>
        </w:rPr>
        <w:t>ou can:</w:t>
      </w:r>
    </w:p>
    <w:p w14:paraId="1E83CE2B" w14:textId="77777777" w:rsidR="00EC3786" w:rsidRPr="005B29F3" w:rsidRDefault="00EC3786" w:rsidP="000B7DFE">
      <w:pPr>
        <w:pStyle w:val="NCFE-Bullet-Short"/>
        <w:numPr>
          <w:ilvl w:val="0"/>
          <w:numId w:val="31"/>
        </w:numPr>
        <w:spacing w:before="0" w:after="0"/>
        <w:ind w:left="794"/>
      </w:pPr>
      <w:r w:rsidRPr="005B29F3">
        <w:t>provide support materials to aid learning</w:t>
      </w:r>
    </w:p>
    <w:p w14:paraId="41890822" w14:textId="77777777" w:rsidR="00EC3786" w:rsidRPr="005B29F3" w:rsidRDefault="00EC3786" w:rsidP="000B7DFE">
      <w:pPr>
        <w:pStyle w:val="NCFE-Bullet-Short"/>
        <w:numPr>
          <w:ilvl w:val="0"/>
          <w:numId w:val="31"/>
        </w:numPr>
        <w:spacing w:before="0" w:after="0"/>
        <w:ind w:left="794"/>
      </w:pPr>
      <w:r w:rsidRPr="005B29F3">
        <w:t>give instructions on completing tasks set by you</w:t>
      </w:r>
    </w:p>
    <w:p w14:paraId="4109E940" w14:textId="77777777" w:rsidR="00EC3786" w:rsidRPr="005B29F3" w:rsidRDefault="00EC3786" w:rsidP="000B7DFE">
      <w:pPr>
        <w:pStyle w:val="NCFE-Bullet-Short"/>
        <w:numPr>
          <w:ilvl w:val="0"/>
          <w:numId w:val="31"/>
        </w:numPr>
        <w:spacing w:before="0" w:after="0"/>
        <w:ind w:left="794"/>
      </w:pPr>
      <w:r w:rsidRPr="005B29F3">
        <w:t>intervene where necessary to enhance learning</w:t>
      </w:r>
    </w:p>
    <w:p w14:paraId="3446217B" w14:textId="77777777" w:rsidR="00EC3786" w:rsidRPr="005B29F3" w:rsidRDefault="00EC3786" w:rsidP="000B7DFE">
      <w:pPr>
        <w:pStyle w:val="NCFE-Bullet-Short"/>
        <w:numPr>
          <w:ilvl w:val="0"/>
          <w:numId w:val="31"/>
        </w:numPr>
        <w:spacing w:before="0" w:after="0"/>
        <w:ind w:left="794"/>
      </w:pPr>
      <w:r w:rsidRPr="005B29F3">
        <w:t>use informal assessment to track progress</w:t>
      </w:r>
    </w:p>
    <w:p w14:paraId="017F2E60" w14:textId="77777777" w:rsidR="00EC3786" w:rsidRPr="005B29F3" w:rsidRDefault="00EC3786" w:rsidP="000B7DFE">
      <w:pPr>
        <w:pStyle w:val="NCFE-Bullet-Short"/>
        <w:numPr>
          <w:ilvl w:val="0"/>
          <w:numId w:val="31"/>
        </w:numPr>
        <w:spacing w:before="0" w:after="0"/>
        <w:ind w:left="794"/>
      </w:pPr>
      <w:r w:rsidRPr="005B29F3">
        <w:t>give feedback and guidance on how work can be improved</w:t>
      </w:r>
    </w:p>
    <w:p w14:paraId="0722BF51" w14:textId="36BCF261" w:rsidR="00EC3786" w:rsidRPr="005B29F3" w:rsidRDefault="000C6C69" w:rsidP="000C6C69">
      <w:pPr>
        <w:pStyle w:val="NCFE-Bullet-Short"/>
        <w:spacing w:before="0" w:after="0"/>
        <w:rPr>
          <w:rFonts w:cs="Arial"/>
        </w:rPr>
      </w:pPr>
      <w:r>
        <w:rPr>
          <w:rFonts w:cs="Arial"/>
        </w:rPr>
        <w:t>t</w:t>
      </w:r>
      <w:r w:rsidR="00EC3786" w:rsidRPr="005B29F3">
        <w:rPr>
          <w:rFonts w:cs="Arial"/>
        </w:rPr>
        <w:t>eaching and learning occurs through experiences both inside and outside the classroom where the learner</w:t>
      </w:r>
      <w:r w:rsidR="00141DD1">
        <w:rPr>
          <w:rFonts w:cs="Arial"/>
        </w:rPr>
        <w:t>’</w:t>
      </w:r>
      <w:r w:rsidR="00EC3786" w:rsidRPr="005B29F3">
        <w:rPr>
          <w:rFonts w:cs="Arial"/>
        </w:rPr>
        <w:t>s skills, knowledge and understanding are developed</w:t>
      </w:r>
      <w:r w:rsidR="009854C0">
        <w:rPr>
          <w:rFonts w:cs="Arial"/>
        </w:rPr>
        <w:t xml:space="preserve"> – r</w:t>
      </w:r>
      <w:r w:rsidR="00EC3786" w:rsidRPr="005B29F3">
        <w:rPr>
          <w:rFonts w:cs="Arial"/>
        </w:rPr>
        <w:t xml:space="preserve">emember, work created by the learners as part of teaching and learning or for use as formative assessment by the </w:t>
      </w:r>
      <w:r w:rsidR="00260154">
        <w:rPr>
          <w:rFonts w:cs="Arial"/>
        </w:rPr>
        <w:t>t</w:t>
      </w:r>
      <w:r w:rsidR="00EC3786" w:rsidRPr="005B29F3">
        <w:rPr>
          <w:rFonts w:cs="Arial"/>
        </w:rPr>
        <w:t>eacher</w:t>
      </w:r>
      <w:r w:rsidR="009854C0">
        <w:rPr>
          <w:rFonts w:cs="Arial"/>
        </w:rPr>
        <w:t>,</w:t>
      </w:r>
      <w:r w:rsidR="00EC3786" w:rsidRPr="005B29F3">
        <w:rPr>
          <w:rFonts w:cs="Arial"/>
        </w:rPr>
        <w:t xml:space="preserve"> cannot be submitted as evidence for the </w:t>
      </w:r>
      <w:r w:rsidR="00260154">
        <w:rPr>
          <w:rFonts w:cs="Arial"/>
        </w:rPr>
        <w:t>c</w:t>
      </w:r>
      <w:r w:rsidR="00EC3786" w:rsidRPr="005B29F3">
        <w:rPr>
          <w:rFonts w:cs="Arial"/>
        </w:rPr>
        <w:t>ontrolled assessment</w:t>
      </w:r>
    </w:p>
    <w:p w14:paraId="5B1240DF" w14:textId="3015EE13" w:rsidR="00EC3786" w:rsidRDefault="000C6C69" w:rsidP="000C6C69">
      <w:pPr>
        <w:pStyle w:val="NCFE-Bullet-Short"/>
        <w:spacing w:before="0" w:after="0"/>
        <w:rPr>
          <w:rFonts w:cs="Arial"/>
        </w:rPr>
      </w:pPr>
      <w:r>
        <w:rPr>
          <w:rFonts w:cs="Arial"/>
        </w:rPr>
        <w:t>f</w:t>
      </w:r>
      <w:r w:rsidR="00EC3786" w:rsidRPr="005B29F3">
        <w:rPr>
          <w:rFonts w:cs="Arial"/>
        </w:rPr>
        <w:t xml:space="preserve">eedback during teaching and learning </w:t>
      </w:r>
      <w:r w:rsidR="00260154">
        <w:rPr>
          <w:rFonts w:cs="Arial"/>
        </w:rPr>
        <w:t>–</w:t>
      </w:r>
      <w:r w:rsidR="00EC3786" w:rsidRPr="005B29F3">
        <w:rPr>
          <w:rFonts w:cs="Arial"/>
        </w:rPr>
        <w:t xml:space="preserve"> </w:t>
      </w:r>
      <w:r w:rsidR="00260154">
        <w:rPr>
          <w:rFonts w:cs="Arial"/>
        </w:rPr>
        <w:t>f</w:t>
      </w:r>
      <w:r w:rsidR="00EC3786" w:rsidRPr="005B29F3">
        <w:rPr>
          <w:rFonts w:cs="Arial"/>
        </w:rPr>
        <w:t>eedback is an important part of learning</w:t>
      </w:r>
      <w:r w:rsidR="009854C0">
        <w:rPr>
          <w:rFonts w:cs="Arial"/>
        </w:rPr>
        <w:t>,</w:t>
      </w:r>
      <w:r w:rsidR="00EC3786" w:rsidRPr="005B29F3">
        <w:rPr>
          <w:rFonts w:cs="Arial"/>
        </w:rPr>
        <w:t xml:space="preserve"> and we encourage this during teaching and learning to identify areas for learner progression</w:t>
      </w:r>
      <w:r w:rsidR="00965B78">
        <w:rPr>
          <w:rFonts w:cs="Arial"/>
        </w:rPr>
        <w:t>,</w:t>
      </w:r>
      <w:r w:rsidR="00EC3786" w:rsidRPr="005B29F3">
        <w:rPr>
          <w:rFonts w:cs="Arial"/>
        </w:rPr>
        <w:t xml:space="preserve"> including:</w:t>
      </w:r>
    </w:p>
    <w:p w14:paraId="664F8410" w14:textId="3F4E2AC4" w:rsidR="00EC3786" w:rsidRPr="005B29F3" w:rsidRDefault="00EC3786" w:rsidP="000C6C69">
      <w:pPr>
        <w:pStyle w:val="NCFE-Bullet-Short"/>
        <w:numPr>
          <w:ilvl w:val="0"/>
          <w:numId w:val="31"/>
        </w:numPr>
        <w:spacing w:before="0" w:after="0"/>
        <w:ind w:left="794"/>
      </w:pPr>
      <w:r w:rsidRPr="005B29F3">
        <w:t>stretch and challenge</w:t>
      </w:r>
    </w:p>
    <w:p w14:paraId="138A4244" w14:textId="1CE83D32" w:rsidR="00EC3786" w:rsidRPr="005B29F3" w:rsidRDefault="00EC3786" w:rsidP="000C6C69">
      <w:pPr>
        <w:pStyle w:val="NCFE-Bullet-Short"/>
        <w:numPr>
          <w:ilvl w:val="0"/>
          <w:numId w:val="31"/>
        </w:numPr>
        <w:spacing w:before="0" w:after="0"/>
        <w:ind w:left="794"/>
      </w:pPr>
      <w:r w:rsidRPr="005B29F3">
        <w:t xml:space="preserve">positive feedback </w:t>
      </w:r>
      <w:r w:rsidR="00965B78">
        <w:t>r</w:t>
      </w:r>
      <w:r w:rsidRPr="005B29F3">
        <w:t>elat</w:t>
      </w:r>
      <w:r w:rsidR="00965B78">
        <w:t>ing</w:t>
      </w:r>
      <w:r w:rsidRPr="005B29F3">
        <w:t xml:space="preserve"> to the </w:t>
      </w:r>
      <w:r w:rsidR="00965B78">
        <w:t>AOs</w:t>
      </w:r>
      <w:r w:rsidRPr="005B29F3">
        <w:t xml:space="preserve"> and grade descriptors within the </w:t>
      </w:r>
      <w:r w:rsidR="00530B82">
        <w:t>technical skills guide</w:t>
      </w:r>
    </w:p>
    <w:p w14:paraId="3A1CE61F" w14:textId="698B4579" w:rsidR="00EC3786" w:rsidRPr="005B29F3" w:rsidRDefault="00EC3786" w:rsidP="000C6C69">
      <w:pPr>
        <w:pStyle w:val="NCFE-Bullet-Short"/>
        <w:numPr>
          <w:ilvl w:val="0"/>
          <w:numId w:val="31"/>
        </w:numPr>
        <w:spacing w:before="0" w:after="0"/>
        <w:ind w:left="794"/>
      </w:pPr>
      <w:r w:rsidRPr="005B29F3">
        <w:t xml:space="preserve">offering feedback on ways in which a learner could improve their work to achieve a </w:t>
      </w:r>
      <w:r w:rsidR="00965B78">
        <w:t>p</w:t>
      </w:r>
      <w:r w:rsidRPr="005B29F3">
        <w:t xml:space="preserve">ass, </w:t>
      </w:r>
      <w:r w:rsidR="00965B78">
        <w:t>m</w:t>
      </w:r>
      <w:r w:rsidRPr="005B29F3">
        <w:t xml:space="preserve">erit, or </w:t>
      </w:r>
      <w:r w:rsidR="00965B78">
        <w:t>d</w:t>
      </w:r>
      <w:r w:rsidRPr="005B29F3">
        <w:t xml:space="preserve">istinction by referring to the </w:t>
      </w:r>
      <w:r w:rsidR="00965B78">
        <w:t>AOs</w:t>
      </w:r>
      <w:r w:rsidRPr="005B29F3">
        <w:t xml:space="preserve"> and grade descriptors, encourag</w:t>
      </w:r>
      <w:r w:rsidR="006E2E82">
        <w:t>ing</w:t>
      </w:r>
      <w:r w:rsidRPr="005B29F3">
        <w:t xml:space="preserve"> learners to review this information themselves</w:t>
      </w:r>
    </w:p>
    <w:p w14:paraId="01B50EAE" w14:textId="0B04206C" w:rsidR="00EC3786" w:rsidRDefault="00EC3786" w:rsidP="000C6C69">
      <w:pPr>
        <w:pStyle w:val="NCFE-Bullet-Short"/>
        <w:numPr>
          <w:ilvl w:val="0"/>
          <w:numId w:val="31"/>
        </w:numPr>
        <w:spacing w:before="0" w:after="0"/>
        <w:ind w:left="794"/>
      </w:pPr>
      <w:r w:rsidRPr="005B29F3">
        <w:t>feedback on how to improve knowledge, skills, understanding, behaviour, spelling, punctuation, grammar and how to approach a task</w:t>
      </w:r>
      <w:r w:rsidR="00531C27">
        <w:t xml:space="preserve"> are all positive feedback</w:t>
      </w:r>
    </w:p>
    <w:p w14:paraId="1A00CD67" w14:textId="29D78ADD" w:rsidR="00EC3786" w:rsidRPr="005B29F3" w:rsidRDefault="000C6C69" w:rsidP="000C6C69">
      <w:pPr>
        <w:pStyle w:val="NCFE-Bullet-Short"/>
        <w:numPr>
          <w:ilvl w:val="0"/>
          <w:numId w:val="31"/>
        </w:numPr>
        <w:spacing w:before="0" w:after="0"/>
        <w:ind w:left="794"/>
      </w:pPr>
      <w:r>
        <w:t>f</w:t>
      </w:r>
      <w:r w:rsidR="00EC3786" w:rsidRPr="005B29F3">
        <w:t xml:space="preserve">eedback and guidance that gives a specific list of actions needed to take </w:t>
      </w:r>
      <w:proofErr w:type="gramStart"/>
      <w:r w:rsidR="00EC3786" w:rsidRPr="005B29F3">
        <w:t>in order to</w:t>
      </w:r>
      <w:proofErr w:type="gramEnd"/>
      <w:r w:rsidR="00EC3786" w:rsidRPr="005B29F3">
        <w:t xml:space="preserve"> complete a brief is not positive and learners should be encouraged to identify how they can improve themselves</w:t>
      </w:r>
      <w:r w:rsidR="00531C27">
        <w:t xml:space="preserve"> –</w:t>
      </w:r>
      <w:r w:rsidR="00EC3786" w:rsidRPr="005B29F3">
        <w:t xml:space="preserve"> </w:t>
      </w:r>
      <w:r w:rsidR="00531C27">
        <w:t>u</w:t>
      </w:r>
      <w:r w:rsidR="00EC3786" w:rsidRPr="005B29F3">
        <w:t>se open questions in your feedback</w:t>
      </w:r>
    </w:p>
    <w:p w14:paraId="7B6DE964" w14:textId="6B2FEFDB" w:rsidR="000C6C69" w:rsidRDefault="000C6C69">
      <w:pPr>
        <w:spacing w:before="0" w:after="0"/>
      </w:pPr>
      <w:bookmarkStart w:id="16" w:name="_TOC_250002"/>
      <w:r>
        <w:br w:type="page"/>
      </w:r>
    </w:p>
    <w:p w14:paraId="2BD4B7FF" w14:textId="429F9FBB" w:rsidR="00EC3786" w:rsidRDefault="00EC3786" w:rsidP="00A65E47">
      <w:pPr>
        <w:pStyle w:val="Heading3"/>
        <w:spacing w:before="0" w:after="0"/>
        <w:rPr>
          <w:rFonts w:cs="Arial"/>
        </w:rPr>
      </w:pPr>
      <w:r w:rsidRPr="005B29F3">
        <w:rPr>
          <w:rFonts w:cs="Arial"/>
        </w:rPr>
        <w:lastRenderedPageBreak/>
        <w:t>3.2</w:t>
      </w:r>
      <w:r w:rsidRPr="005B29F3">
        <w:rPr>
          <w:rFonts w:cs="Arial"/>
        </w:rPr>
        <w:tab/>
        <w:t>Supervising</w:t>
      </w:r>
      <w:bookmarkEnd w:id="16"/>
    </w:p>
    <w:p w14:paraId="00BFB343" w14:textId="77777777" w:rsidR="00A65E47" w:rsidRPr="00A65E47" w:rsidRDefault="00A65E47" w:rsidP="00A65E47">
      <w:pPr>
        <w:spacing w:before="0" w:after="0"/>
      </w:pPr>
    </w:p>
    <w:p w14:paraId="1AA3785F" w14:textId="0B6E066B" w:rsidR="00EC3786" w:rsidRPr="005B29F3" w:rsidRDefault="006E2E82" w:rsidP="00A65E47">
      <w:pPr>
        <w:pStyle w:val="NCFE-Bullet-Short"/>
        <w:spacing w:before="0" w:after="0"/>
      </w:pPr>
      <w:r>
        <w:t>y</w:t>
      </w:r>
      <w:r w:rsidR="00EC3786" w:rsidRPr="005B29F3">
        <w:t xml:space="preserve">our role as a </w:t>
      </w:r>
      <w:r>
        <w:t>s</w:t>
      </w:r>
      <w:r w:rsidR="00EC3786" w:rsidRPr="005B29F3">
        <w:t xml:space="preserve">upervisor is to administer the timetabled 3 hours 45 minutes for the </w:t>
      </w:r>
      <w:r w:rsidR="007D7698">
        <w:t>c</w:t>
      </w:r>
      <w:r w:rsidR="00EC3786" w:rsidRPr="005B29F3">
        <w:t xml:space="preserve">ontrolled </w:t>
      </w:r>
      <w:r w:rsidR="007D7698">
        <w:t>a</w:t>
      </w:r>
      <w:r w:rsidR="00EC3786" w:rsidRPr="005B29F3">
        <w:t xml:space="preserve">ssessment in line with the </w:t>
      </w:r>
      <w:r w:rsidR="007D7698">
        <w:t>r</w:t>
      </w:r>
      <w:r w:rsidR="00EC3786" w:rsidRPr="005B29F3">
        <w:t>egulations.</w:t>
      </w:r>
    </w:p>
    <w:p w14:paraId="0C4D99F9" w14:textId="4AB77CE0" w:rsidR="00EC3786" w:rsidRPr="005B29F3" w:rsidRDefault="00040198" w:rsidP="00A65E47">
      <w:pPr>
        <w:pStyle w:val="NCFE-Bullet-Short"/>
        <w:spacing w:before="0" w:after="0"/>
      </w:pPr>
      <w:r>
        <w:t>y</w:t>
      </w:r>
      <w:r w:rsidR="00EC3786" w:rsidRPr="005B29F3">
        <w:t xml:space="preserve">our learners must understand that you are no longer their </w:t>
      </w:r>
      <w:r>
        <w:t>t</w:t>
      </w:r>
      <w:r w:rsidR="00EC3786" w:rsidRPr="005B29F3">
        <w:t xml:space="preserve">eacher during the 3 hours 45 minutes </w:t>
      </w:r>
      <w:r w:rsidR="003E76BF">
        <w:t xml:space="preserve">of </w:t>
      </w:r>
      <w:r w:rsidR="00EC3786" w:rsidRPr="005B29F3">
        <w:t>supervised assessment</w:t>
      </w:r>
      <w:r w:rsidR="00914DFE">
        <w:t xml:space="preserve"> – t</w:t>
      </w:r>
      <w:r w:rsidR="00EC3786" w:rsidRPr="005B29F3">
        <w:t>hey must demonstrate that they can provide evidence independently, using their knowledge, skills and understanding gained through the teaching and learning</w:t>
      </w:r>
    </w:p>
    <w:p w14:paraId="1D58CECE" w14:textId="77777777" w:rsidR="006F4664" w:rsidRPr="006F4664" w:rsidRDefault="006F4664" w:rsidP="006F4664">
      <w:pPr>
        <w:spacing w:before="0" w:after="0"/>
      </w:pPr>
    </w:p>
    <w:p w14:paraId="1818A78C" w14:textId="013B8371" w:rsidR="00EC3786" w:rsidRDefault="00502890" w:rsidP="00A65E47">
      <w:pPr>
        <w:pStyle w:val="Heading3"/>
        <w:spacing w:before="0" w:after="0"/>
        <w:rPr>
          <w:rFonts w:cs="Arial"/>
        </w:rPr>
      </w:pPr>
      <w:r>
        <w:rPr>
          <w:rFonts w:cs="Arial"/>
        </w:rPr>
        <w:t>3.3</w:t>
      </w:r>
      <w:r>
        <w:rPr>
          <w:rFonts w:cs="Arial"/>
        </w:rPr>
        <w:tab/>
      </w:r>
      <w:r w:rsidR="00EC3786" w:rsidRPr="005B29F3">
        <w:rPr>
          <w:rFonts w:cs="Arial"/>
        </w:rPr>
        <w:t>Feedback during the assessment</w:t>
      </w:r>
    </w:p>
    <w:p w14:paraId="2A98502C" w14:textId="77777777" w:rsidR="00A65E47" w:rsidRPr="00A65E47" w:rsidRDefault="00A65E47" w:rsidP="00A65E47">
      <w:pPr>
        <w:spacing w:before="0" w:after="0"/>
      </w:pPr>
    </w:p>
    <w:p w14:paraId="04E06148" w14:textId="37AFCBD7" w:rsidR="00EC3786" w:rsidRPr="005B29F3" w:rsidRDefault="00EF1A28" w:rsidP="00A65E47">
      <w:pPr>
        <w:pStyle w:val="NCFE-Bullet-Short"/>
        <w:spacing w:before="0" w:after="0"/>
      </w:pPr>
      <w:r>
        <w:t>g</w:t>
      </w:r>
      <w:r w:rsidR="00EC3786" w:rsidRPr="005B29F3">
        <w:t>eneral feedback and support could include:</w:t>
      </w:r>
    </w:p>
    <w:p w14:paraId="2F00BC35" w14:textId="7C3E788F" w:rsidR="00EC3786" w:rsidRPr="005B29F3" w:rsidRDefault="00EC3786" w:rsidP="00A65E47">
      <w:pPr>
        <w:pStyle w:val="NCFE-Bullet-Short"/>
        <w:numPr>
          <w:ilvl w:val="1"/>
          <w:numId w:val="7"/>
        </w:numPr>
        <w:spacing w:before="0" w:after="0"/>
      </w:pPr>
      <w:r w:rsidRPr="005B29F3">
        <w:t xml:space="preserve">general feedback on timekeeping, attendance and punctuality, </w:t>
      </w:r>
      <w:proofErr w:type="gramStart"/>
      <w:r w:rsidRPr="005B29F3">
        <w:t>attitudes</w:t>
      </w:r>
      <w:proofErr w:type="gramEnd"/>
      <w:r w:rsidRPr="005B29F3">
        <w:t xml:space="preserve"> and behaviours</w:t>
      </w:r>
    </w:p>
    <w:p w14:paraId="4A4107CF" w14:textId="6CD9DB03" w:rsidR="00EC3786" w:rsidRPr="005B29F3" w:rsidRDefault="00EF1A28" w:rsidP="00A65E47">
      <w:pPr>
        <w:pStyle w:val="NCFE-Bullet-Short"/>
        <w:spacing w:before="0" w:after="0"/>
      </w:pPr>
      <w:r>
        <w:t>i</w:t>
      </w:r>
      <w:r w:rsidR="00EC3786" w:rsidRPr="005B29F3">
        <w:t xml:space="preserve">t is not appropriate for </w:t>
      </w:r>
      <w:r>
        <w:t>s</w:t>
      </w:r>
      <w:r w:rsidR="00EC3786" w:rsidRPr="005B29F3">
        <w:t>upervisors to:</w:t>
      </w:r>
    </w:p>
    <w:p w14:paraId="3BD55FC6" w14:textId="77777777" w:rsidR="00EC3786" w:rsidRPr="005B29F3" w:rsidRDefault="00EC3786" w:rsidP="00A65E47">
      <w:pPr>
        <w:pStyle w:val="NCFE-Bullet-Short"/>
        <w:numPr>
          <w:ilvl w:val="1"/>
          <w:numId w:val="7"/>
        </w:numPr>
        <w:spacing w:before="0" w:after="0"/>
      </w:pPr>
      <w:r w:rsidRPr="005B29F3">
        <w:t>coach learners in how to produce the evidence or what evidence to produce (unless the task specifically states what the evidence should be)</w:t>
      </w:r>
    </w:p>
    <w:p w14:paraId="03C80507" w14:textId="4A42FDAF" w:rsidR="00EC3786" w:rsidRPr="005B29F3" w:rsidRDefault="00EC3786" w:rsidP="00A65E47">
      <w:pPr>
        <w:pStyle w:val="NCFE-Bullet-Short"/>
        <w:numPr>
          <w:ilvl w:val="1"/>
          <w:numId w:val="7"/>
        </w:numPr>
        <w:spacing w:before="0" w:after="0"/>
      </w:pPr>
      <w:r w:rsidRPr="005B29F3">
        <w:t xml:space="preserve">give them a specific list of actions they need to take </w:t>
      </w:r>
      <w:proofErr w:type="gramStart"/>
      <w:r w:rsidRPr="005B29F3">
        <w:t>in order to</w:t>
      </w:r>
      <w:proofErr w:type="gramEnd"/>
      <w:r w:rsidRPr="005B29F3">
        <w:t xml:space="preserve"> meet the </w:t>
      </w:r>
      <w:r w:rsidR="00F36F1C">
        <w:t>AOs</w:t>
      </w:r>
      <w:r w:rsidRPr="005B29F3">
        <w:t>, or to achieve a particular grade</w:t>
      </w:r>
    </w:p>
    <w:p w14:paraId="2B7585B5" w14:textId="007F981D" w:rsidR="00EC3786" w:rsidRPr="005B29F3" w:rsidRDefault="00EC3786" w:rsidP="00A65E47">
      <w:pPr>
        <w:pStyle w:val="NCFE-Bullet-Short"/>
        <w:numPr>
          <w:ilvl w:val="1"/>
          <w:numId w:val="7"/>
        </w:numPr>
        <w:spacing w:before="0" w:after="0"/>
      </w:pPr>
      <w:r w:rsidRPr="005B29F3">
        <w:t>provide feedback on any evidence produced by the learner</w:t>
      </w:r>
    </w:p>
    <w:p w14:paraId="168C0E96" w14:textId="77777777" w:rsidR="00A65E47" w:rsidRPr="00A65E47" w:rsidRDefault="00A65E47" w:rsidP="00A65E47">
      <w:pPr>
        <w:spacing w:before="0" w:after="0"/>
      </w:pPr>
      <w:bookmarkStart w:id="17" w:name="_TOC_250001"/>
    </w:p>
    <w:p w14:paraId="56973204" w14:textId="00FCCF3A" w:rsidR="00EC3786" w:rsidRDefault="00EC3786" w:rsidP="00A65E47">
      <w:pPr>
        <w:pStyle w:val="Heading3"/>
        <w:spacing w:before="0" w:after="0"/>
        <w:rPr>
          <w:rFonts w:cs="Arial"/>
        </w:rPr>
      </w:pPr>
      <w:r w:rsidRPr="005B29F3">
        <w:rPr>
          <w:rFonts w:cs="Arial"/>
        </w:rPr>
        <w:t>3.</w:t>
      </w:r>
      <w:r w:rsidR="00502890">
        <w:rPr>
          <w:rFonts w:cs="Arial"/>
        </w:rPr>
        <w:t>4</w:t>
      </w:r>
      <w:r w:rsidRPr="005B29F3">
        <w:rPr>
          <w:rFonts w:cs="Arial"/>
        </w:rPr>
        <w:tab/>
        <w:t>Assessment</w:t>
      </w:r>
      <w:bookmarkEnd w:id="17"/>
    </w:p>
    <w:p w14:paraId="3A9E4228" w14:textId="77777777" w:rsidR="00A65E47" w:rsidRPr="00A65E47" w:rsidRDefault="00A65E47" w:rsidP="00A65E47">
      <w:pPr>
        <w:spacing w:before="0" w:after="0"/>
      </w:pPr>
    </w:p>
    <w:p w14:paraId="0166A550" w14:textId="75E57A85" w:rsidR="00EC3786" w:rsidRPr="005B29F3" w:rsidRDefault="0075091B" w:rsidP="00A65E47">
      <w:pPr>
        <w:pStyle w:val="NCFE-Bullet-Short"/>
        <w:spacing w:before="0" w:after="0"/>
      </w:pPr>
      <w:r>
        <w:t>y</w:t>
      </w:r>
      <w:r w:rsidR="00EC3786" w:rsidRPr="005B29F3">
        <w:t xml:space="preserve">our role as an </w:t>
      </w:r>
      <w:r>
        <w:t>a</w:t>
      </w:r>
      <w:r w:rsidR="00EC3786" w:rsidRPr="005B29F3">
        <w:t xml:space="preserve">ssessor is to assess the learner evidence submitted for the </w:t>
      </w:r>
      <w:r>
        <w:t>c</w:t>
      </w:r>
      <w:r w:rsidR="00EC3786" w:rsidRPr="005B29F3">
        <w:t>ontrolled assessment</w:t>
      </w:r>
      <w:r w:rsidR="003E76BF">
        <w:t xml:space="preserve"> – t</w:t>
      </w:r>
      <w:r w:rsidR="00EC3786" w:rsidRPr="005B29F3">
        <w:t xml:space="preserve">his is done at the end of the 3 hours 45 minutes using the grading descriptors for each </w:t>
      </w:r>
      <w:r>
        <w:t>a</w:t>
      </w:r>
      <w:r w:rsidR="00EC3786" w:rsidRPr="005B29F3">
        <w:t>ssessment</w:t>
      </w:r>
      <w:r w:rsidR="003553DA">
        <w:t xml:space="preserve"> –</w:t>
      </w:r>
      <w:r w:rsidR="00EC3786" w:rsidRPr="005B29F3">
        <w:t xml:space="preserve"> </w:t>
      </w:r>
      <w:r w:rsidR="003553DA">
        <w:t>y</w:t>
      </w:r>
      <w:r w:rsidR="00EC3786" w:rsidRPr="005B29F3">
        <w:t>ou will also be providing summative feedback</w:t>
      </w:r>
    </w:p>
    <w:p w14:paraId="59E0AA14" w14:textId="3D6599A9" w:rsidR="00EC3786" w:rsidRPr="005B29F3" w:rsidRDefault="0075091B" w:rsidP="00A65E47">
      <w:pPr>
        <w:pStyle w:val="NCFE-Bullet-Short"/>
        <w:spacing w:before="0" w:after="0"/>
      </w:pPr>
      <w:r>
        <w:t>f</w:t>
      </w:r>
      <w:r w:rsidR="00EC3786" w:rsidRPr="005B29F3">
        <w:t xml:space="preserve">eedback after assessment </w:t>
      </w:r>
      <w:r>
        <w:rPr>
          <w:rFonts w:cs="Arial"/>
        </w:rPr>
        <w:t>–</w:t>
      </w:r>
      <w:r w:rsidR="00EC3786" w:rsidRPr="005B29F3">
        <w:t xml:space="preserve"> this must provide areas for improvement and progression</w:t>
      </w:r>
    </w:p>
    <w:p w14:paraId="52CEB832" w14:textId="77777777" w:rsidR="00A65E47" w:rsidRPr="00A65E47" w:rsidRDefault="00A65E47" w:rsidP="00A65E47">
      <w:pPr>
        <w:spacing w:before="0" w:after="0"/>
      </w:pPr>
    </w:p>
    <w:p w14:paraId="1AE9AE11" w14:textId="10C9919E" w:rsidR="00EC3786" w:rsidRDefault="00EC3786" w:rsidP="00A65E47">
      <w:pPr>
        <w:spacing w:before="0" w:after="0"/>
        <w:rPr>
          <w:rFonts w:cs="Arial"/>
        </w:rPr>
      </w:pPr>
      <w:r w:rsidRPr="005B29F3">
        <w:rPr>
          <w:rFonts w:cs="Arial"/>
        </w:rPr>
        <w:t xml:space="preserve">You </w:t>
      </w:r>
      <w:r w:rsidR="003553DA">
        <w:rPr>
          <w:rFonts w:cs="Arial"/>
        </w:rPr>
        <w:t>must</w:t>
      </w:r>
      <w:r w:rsidRPr="005B29F3">
        <w:rPr>
          <w:rFonts w:cs="Arial"/>
        </w:rPr>
        <w:t>:</w:t>
      </w:r>
    </w:p>
    <w:p w14:paraId="4626EDF6" w14:textId="77777777" w:rsidR="00A65E47" w:rsidRPr="00A65E47" w:rsidRDefault="00A65E47" w:rsidP="00A65E47">
      <w:pPr>
        <w:spacing w:before="0" w:after="0"/>
      </w:pPr>
    </w:p>
    <w:p w14:paraId="11C7773A" w14:textId="3CE6912D" w:rsidR="00EC3786" w:rsidRPr="005B29F3" w:rsidRDefault="00EC3786" w:rsidP="00A65E47">
      <w:pPr>
        <w:pStyle w:val="NCFE-Bullet-Short"/>
        <w:spacing w:before="0" w:after="0"/>
      </w:pPr>
      <w:r w:rsidRPr="005B29F3">
        <w:t xml:space="preserve">confirm the band the learner has been awarded for each </w:t>
      </w:r>
      <w:r w:rsidR="007B1E77">
        <w:t>a</w:t>
      </w:r>
      <w:r w:rsidRPr="005B29F3">
        <w:t>ssessment referring to the grade descriptors to provide justification and explanation of the assessment decisions</w:t>
      </w:r>
    </w:p>
    <w:p w14:paraId="2C35B6A0" w14:textId="77777777" w:rsidR="00EC3786" w:rsidRPr="005B29F3" w:rsidRDefault="00EC3786" w:rsidP="00A65E47">
      <w:pPr>
        <w:pStyle w:val="NCFE-Bullet-Short"/>
        <w:spacing w:before="0" w:after="0"/>
      </w:pPr>
      <w:r w:rsidRPr="005B29F3">
        <w:t>focus on what the learner has done well and why</w:t>
      </w:r>
    </w:p>
    <w:p w14:paraId="23ABE7B3" w14:textId="77777777" w:rsidR="00EC3786" w:rsidRPr="005B29F3" w:rsidRDefault="00EC3786" w:rsidP="00A65E47">
      <w:pPr>
        <w:pStyle w:val="NCFE-Bullet-Short"/>
        <w:spacing w:before="0" w:after="0"/>
      </w:pPr>
      <w:r w:rsidRPr="005B29F3">
        <w:t>encourage the learner to work out how to apply successful techniques elsewhere</w:t>
      </w:r>
    </w:p>
    <w:p w14:paraId="14E4941F" w14:textId="77777777" w:rsidR="00EC3786" w:rsidRPr="005B29F3" w:rsidRDefault="00EC3786" w:rsidP="00A65E47">
      <w:pPr>
        <w:pStyle w:val="NCFE-Bullet-Short"/>
        <w:spacing w:before="0" w:after="0"/>
      </w:pPr>
      <w:r w:rsidRPr="005B29F3">
        <w:t>make all comments general so that the learner can apply them to new situations</w:t>
      </w:r>
    </w:p>
    <w:p w14:paraId="201337CA" w14:textId="0B317956" w:rsidR="00EC3786" w:rsidRPr="005B29F3" w:rsidRDefault="00EC3786" w:rsidP="00A65E47">
      <w:pPr>
        <w:pStyle w:val="NCFE-Bullet-Short"/>
        <w:spacing w:before="0" w:after="0"/>
      </w:pPr>
      <w:r w:rsidRPr="005B29F3">
        <w:t>encourage self-regulation and criticism (</w:t>
      </w:r>
      <w:r w:rsidR="007B1E77">
        <w:t>for example</w:t>
      </w:r>
      <w:r w:rsidRPr="005B29F3">
        <w:t>, ‘you know the key features of making an evaluation</w:t>
      </w:r>
      <w:r w:rsidR="003553DA">
        <w:t>;</w:t>
      </w:r>
      <w:r w:rsidRPr="005B29F3">
        <w:t xml:space="preserve"> check whether these are included in your own work’)</w:t>
      </w:r>
    </w:p>
    <w:p w14:paraId="1C5001A6" w14:textId="04088175" w:rsidR="00EC3786" w:rsidRPr="005B29F3" w:rsidRDefault="00EC3786" w:rsidP="00A65E47">
      <w:pPr>
        <w:pStyle w:val="NCFE-Bullet-Short"/>
        <w:spacing w:before="0" w:after="0"/>
      </w:pPr>
      <w:r w:rsidRPr="005B29F3">
        <w:t>reference learning points (</w:t>
      </w:r>
      <w:r w:rsidR="007B1E77">
        <w:t>for example</w:t>
      </w:r>
      <w:r w:rsidRPr="005B29F3">
        <w:t>, ‘your answer might be better if you included strategies we discussed earlier’)</w:t>
      </w:r>
    </w:p>
    <w:p w14:paraId="445BF8CC" w14:textId="77777777" w:rsidR="00EC3786" w:rsidRPr="005B29F3" w:rsidRDefault="00EC3786" w:rsidP="00A65E47">
      <w:pPr>
        <w:pStyle w:val="NCFE-Bullet-Short"/>
        <w:spacing w:before="0" w:after="0"/>
      </w:pPr>
      <w:r w:rsidRPr="005B29F3">
        <w:t>limit your comments to 1 or 2 key areas</w:t>
      </w:r>
    </w:p>
    <w:p w14:paraId="018F762A" w14:textId="77777777" w:rsidR="00A65E47" w:rsidRPr="00A65E47" w:rsidRDefault="00A65E47" w:rsidP="00A65E47">
      <w:pPr>
        <w:spacing w:before="0" w:after="0"/>
      </w:pPr>
    </w:p>
    <w:p w14:paraId="17648C7E" w14:textId="77B4D038" w:rsidR="00EC3786" w:rsidRDefault="00EC3786" w:rsidP="00A65E47">
      <w:pPr>
        <w:spacing w:before="0" w:after="0"/>
        <w:rPr>
          <w:rFonts w:cs="Arial"/>
        </w:rPr>
      </w:pPr>
      <w:r w:rsidRPr="005B29F3">
        <w:rPr>
          <w:rFonts w:cs="Arial"/>
        </w:rPr>
        <w:t>You could:</w:t>
      </w:r>
    </w:p>
    <w:p w14:paraId="6EA4DF91" w14:textId="77777777" w:rsidR="00A65E47" w:rsidRPr="00A65E47" w:rsidRDefault="00A65E47" w:rsidP="00A65E47">
      <w:pPr>
        <w:spacing w:before="0" w:after="0"/>
      </w:pPr>
    </w:p>
    <w:p w14:paraId="076E8436" w14:textId="6C0A3AF2" w:rsidR="00EC3786" w:rsidRPr="005B29F3" w:rsidRDefault="007B1E77" w:rsidP="00A65E47">
      <w:pPr>
        <w:pStyle w:val="NCFE-Bullet-Short"/>
        <w:spacing w:before="0" w:after="0"/>
      </w:pPr>
      <w:r>
        <w:t>g</w:t>
      </w:r>
      <w:r w:rsidR="00EC3786" w:rsidRPr="005B29F3">
        <w:t>ive general feedback on timekeeping, attendance and punctuality, attitudes, and behaviours</w:t>
      </w:r>
    </w:p>
    <w:p w14:paraId="1311A571" w14:textId="77777777" w:rsidR="00A65E47" w:rsidRPr="00A65E47" w:rsidRDefault="00A65E47" w:rsidP="00A65E47">
      <w:pPr>
        <w:spacing w:before="0" w:after="0"/>
      </w:pPr>
    </w:p>
    <w:p w14:paraId="35D2B534" w14:textId="2704A67C" w:rsidR="00EC3786" w:rsidRDefault="00EC3786" w:rsidP="00A65E47">
      <w:pPr>
        <w:spacing w:before="0" w:after="0"/>
        <w:rPr>
          <w:rFonts w:cs="Arial"/>
        </w:rPr>
      </w:pPr>
      <w:r w:rsidRPr="005B29F3">
        <w:rPr>
          <w:rFonts w:cs="Arial"/>
        </w:rPr>
        <w:t>You should not:</w:t>
      </w:r>
    </w:p>
    <w:p w14:paraId="7873B2FE" w14:textId="77777777" w:rsidR="00A65E47" w:rsidRPr="00A65E47" w:rsidRDefault="00A65E47" w:rsidP="00A65E47">
      <w:pPr>
        <w:spacing w:before="0" w:after="0"/>
      </w:pPr>
    </w:p>
    <w:p w14:paraId="6F7E5E76" w14:textId="3FA95E03" w:rsidR="00EC3786" w:rsidRPr="005B29F3" w:rsidRDefault="007B1E77" w:rsidP="00A65E47">
      <w:pPr>
        <w:pStyle w:val="NCFE-Bullet-Short"/>
        <w:spacing w:before="0" w:after="0"/>
      </w:pPr>
      <w:r>
        <w:t>g</w:t>
      </w:r>
      <w:r w:rsidR="00EC3786" w:rsidRPr="005B29F3">
        <w:t>ive explicit instructions</w:t>
      </w:r>
      <w:r w:rsidR="00ED3AF6">
        <w:t xml:space="preserve"> or</w:t>
      </w:r>
      <w:r w:rsidR="00EC3786" w:rsidRPr="005B29F3">
        <w:t xml:space="preserve"> step</w:t>
      </w:r>
      <w:r>
        <w:t>-</w:t>
      </w:r>
      <w:r w:rsidR="00EC3786" w:rsidRPr="005B29F3">
        <w:t>by</w:t>
      </w:r>
      <w:r>
        <w:t>-</w:t>
      </w:r>
      <w:r w:rsidR="00EC3786" w:rsidRPr="005B29F3">
        <w:t>step guidance</w:t>
      </w:r>
      <w:r w:rsidR="00ED3AF6">
        <w:t>,</w:t>
      </w:r>
      <w:r w:rsidR="00EC3786" w:rsidRPr="005B29F3">
        <w:t xml:space="preserve"> o</w:t>
      </w:r>
      <w:r w:rsidR="008A5238">
        <w:t>r</w:t>
      </w:r>
      <w:r w:rsidR="00EC3786" w:rsidRPr="005B29F3">
        <w:t xml:space="preserve"> coach learners to improve or achieve a specific grade</w:t>
      </w:r>
    </w:p>
    <w:p w14:paraId="5DFAB526" w14:textId="3E45FD93" w:rsidR="00EC3786" w:rsidRPr="005B29F3" w:rsidRDefault="008A5238" w:rsidP="00A65E47">
      <w:pPr>
        <w:pStyle w:val="NCFE-Bullet-Short"/>
        <w:spacing w:before="0" w:after="0"/>
      </w:pPr>
      <w:r>
        <w:t>g</w:t>
      </w:r>
      <w:r w:rsidR="00EC3786" w:rsidRPr="005B29F3">
        <w:t>ive feedback on specific elements</w:t>
      </w:r>
    </w:p>
    <w:p w14:paraId="76045C60" w14:textId="750D3EE9" w:rsidR="00EC3786" w:rsidRPr="005B29F3" w:rsidRDefault="008A5238" w:rsidP="00A65E47">
      <w:pPr>
        <w:pStyle w:val="NCFE-Bullet-Short"/>
        <w:spacing w:before="0" w:after="0"/>
      </w:pPr>
      <w:r>
        <w:t>l</w:t>
      </w:r>
      <w:r w:rsidR="00EC3786" w:rsidRPr="005B29F3">
        <w:t>ist negative points for correction</w:t>
      </w:r>
    </w:p>
    <w:p w14:paraId="03BDEFE6" w14:textId="07847C10" w:rsidR="00EC3786" w:rsidRPr="005B29F3" w:rsidRDefault="00EC3786" w:rsidP="002417D4">
      <w:pPr>
        <w:pStyle w:val="Heading2"/>
        <w:spacing w:before="0" w:after="0"/>
      </w:pPr>
      <w:bookmarkStart w:id="18" w:name="_TOC_250000"/>
      <w:bookmarkStart w:id="19" w:name="_Toc74221725"/>
      <w:r w:rsidRPr="005B29F3">
        <w:lastRenderedPageBreak/>
        <w:t>4</w:t>
      </w:r>
      <w:bookmarkStart w:id="20" w:name="_Toc74221726"/>
      <w:bookmarkStart w:id="21" w:name="_Hlk73968817"/>
      <w:bookmarkEnd w:id="18"/>
      <w:bookmarkEnd w:id="19"/>
      <w:r w:rsidR="002417D4">
        <w:tab/>
      </w:r>
      <w:r w:rsidRPr="005B29F3">
        <w:t xml:space="preserve">Health and </w:t>
      </w:r>
      <w:r w:rsidR="008A5238">
        <w:t>s</w:t>
      </w:r>
      <w:r w:rsidRPr="005B29F3">
        <w:t xml:space="preserve">cience: </w:t>
      </w:r>
      <w:bookmarkEnd w:id="20"/>
      <w:r w:rsidR="00E07DFB">
        <w:t>working in the health sector</w:t>
      </w:r>
    </w:p>
    <w:p w14:paraId="6EDC111F" w14:textId="77777777" w:rsidR="002417D4" w:rsidRPr="002417D4" w:rsidRDefault="002417D4" w:rsidP="002417D4">
      <w:pPr>
        <w:spacing w:before="0" w:after="0"/>
      </w:pPr>
      <w:bookmarkStart w:id="22" w:name="_Toc74221727"/>
    </w:p>
    <w:p w14:paraId="28A8F81D" w14:textId="0DA74979" w:rsidR="00EC3786" w:rsidRPr="005B29F3" w:rsidRDefault="00120BBF" w:rsidP="002417D4">
      <w:pPr>
        <w:pStyle w:val="Heading2"/>
        <w:spacing w:before="0" w:after="0"/>
      </w:pPr>
      <w:r>
        <w:t>4.1</w:t>
      </w:r>
      <w:r>
        <w:tab/>
      </w:r>
      <w:r w:rsidR="00EC3786" w:rsidRPr="005B29F3">
        <w:t>General</w:t>
      </w:r>
      <w:bookmarkEnd w:id="22"/>
    </w:p>
    <w:p w14:paraId="41956E64" w14:textId="77777777" w:rsidR="002417D4" w:rsidRPr="002417D4" w:rsidRDefault="002417D4" w:rsidP="002417D4">
      <w:pPr>
        <w:spacing w:before="0" w:after="0"/>
      </w:pPr>
    </w:p>
    <w:p w14:paraId="754334CB" w14:textId="0CD08D53" w:rsidR="00EC3786" w:rsidRPr="005B29F3" w:rsidRDefault="00EC3786" w:rsidP="002417D4">
      <w:pPr>
        <w:spacing w:before="0" w:after="0"/>
        <w:rPr>
          <w:rFonts w:cs="Arial"/>
        </w:rPr>
      </w:pPr>
      <w:r w:rsidRPr="005B29F3">
        <w:rPr>
          <w:rFonts w:cs="Arial"/>
        </w:rPr>
        <w:t xml:space="preserve">This </w:t>
      </w:r>
      <w:r w:rsidR="00E2431C">
        <w:rPr>
          <w:rFonts w:cs="Arial"/>
        </w:rPr>
        <w:t>h</w:t>
      </w:r>
      <w:r w:rsidRPr="005B29F3">
        <w:rPr>
          <w:rFonts w:cs="Arial"/>
        </w:rPr>
        <w:t xml:space="preserve">ealth </w:t>
      </w:r>
      <w:r w:rsidR="00047999">
        <w:rPr>
          <w:rFonts w:cs="Arial"/>
        </w:rPr>
        <w:t>area of study</w:t>
      </w:r>
      <w:r w:rsidRPr="005B29F3">
        <w:rPr>
          <w:rFonts w:cs="Arial"/>
        </w:rPr>
        <w:t xml:space="preserve"> assessment is made up of </w:t>
      </w:r>
      <w:r w:rsidR="00D055F6">
        <w:rPr>
          <w:rFonts w:cs="Arial"/>
        </w:rPr>
        <w:t>3</w:t>
      </w:r>
      <w:r w:rsidRPr="005B29F3">
        <w:rPr>
          <w:rFonts w:cs="Arial"/>
        </w:rPr>
        <w:t xml:space="preserve"> parts.</w:t>
      </w:r>
    </w:p>
    <w:p w14:paraId="789CFDDE" w14:textId="77777777" w:rsidR="002417D4" w:rsidRDefault="002417D4" w:rsidP="002417D4">
      <w:pPr>
        <w:spacing w:before="0" w:after="0"/>
        <w:rPr>
          <w:rFonts w:cs="Arial"/>
        </w:rPr>
      </w:pPr>
    </w:p>
    <w:p w14:paraId="2E4D3BCB" w14:textId="28800701" w:rsidR="00EC3786" w:rsidRPr="005B29F3" w:rsidRDefault="00EC3786" w:rsidP="002417D4">
      <w:pPr>
        <w:spacing w:before="0" w:after="0"/>
        <w:rPr>
          <w:rFonts w:cs="Arial"/>
        </w:rPr>
      </w:pPr>
      <w:r w:rsidRPr="005B29F3">
        <w:rPr>
          <w:rFonts w:cs="Arial"/>
        </w:rPr>
        <w:t xml:space="preserve">For each task, suitable templates have been provided to learners in the </w:t>
      </w:r>
      <w:r w:rsidR="00E2431C">
        <w:rPr>
          <w:rFonts w:cs="Arial"/>
        </w:rPr>
        <w:t>a</w:t>
      </w:r>
      <w:r w:rsidRPr="00E2431C">
        <w:rPr>
          <w:rFonts w:cs="Arial"/>
        </w:rPr>
        <w:t>ss</w:t>
      </w:r>
      <w:r w:rsidR="00AF1A9F">
        <w:rPr>
          <w:rFonts w:cs="Arial"/>
        </w:rPr>
        <w:t>essment</w:t>
      </w:r>
      <w:r w:rsidRPr="00E2431C">
        <w:rPr>
          <w:rFonts w:cs="Arial"/>
        </w:rPr>
        <w:t xml:space="preserve"> guide</w:t>
      </w:r>
      <w:r w:rsidRPr="005B29F3">
        <w:rPr>
          <w:rFonts w:cs="Arial"/>
        </w:rPr>
        <w:t xml:space="preserve"> booklet within the </w:t>
      </w:r>
      <w:r w:rsidR="00E2431C">
        <w:rPr>
          <w:rFonts w:cs="Arial"/>
        </w:rPr>
        <w:t>a</w:t>
      </w:r>
      <w:r w:rsidRPr="005B29F3">
        <w:rPr>
          <w:rFonts w:cs="Arial"/>
        </w:rPr>
        <w:t xml:space="preserve">ppendices. Forms and templates required by the assessor have been included in the </w:t>
      </w:r>
      <w:r w:rsidR="00E2431C">
        <w:rPr>
          <w:rFonts w:cs="Arial"/>
        </w:rPr>
        <w:t>p</w:t>
      </w:r>
      <w:r w:rsidRPr="00E2431C">
        <w:rPr>
          <w:rFonts w:cs="Arial"/>
        </w:rPr>
        <w:t xml:space="preserve">roformas </w:t>
      </w:r>
      <w:r w:rsidRPr="005B29F3">
        <w:rPr>
          <w:rFonts w:cs="Arial"/>
        </w:rPr>
        <w:t>booklet.</w:t>
      </w:r>
    </w:p>
    <w:p w14:paraId="350342AC" w14:textId="77777777" w:rsidR="002417D4" w:rsidRDefault="002417D4" w:rsidP="002417D4">
      <w:pPr>
        <w:spacing w:before="0" w:after="0"/>
        <w:rPr>
          <w:rFonts w:cs="Arial"/>
        </w:rPr>
      </w:pPr>
    </w:p>
    <w:p w14:paraId="63FBB1E3" w14:textId="39C4266F" w:rsidR="00EC3786" w:rsidRPr="005B29F3" w:rsidRDefault="00EC3786" w:rsidP="002417D4">
      <w:pPr>
        <w:spacing w:before="0" w:after="0"/>
        <w:rPr>
          <w:rFonts w:cs="Arial"/>
        </w:rPr>
      </w:pPr>
      <w:r w:rsidRPr="005B29F3">
        <w:rPr>
          <w:rFonts w:cs="Arial"/>
        </w:rPr>
        <w:t>All materials should be submitted at the end of the assessment; learners are not permitted to revisit work outside of the assessment.</w:t>
      </w:r>
    </w:p>
    <w:p w14:paraId="0827498A" w14:textId="77777777" w:rsidR="00D055F6" w:rsidRDefault="00D055F6" w:rsidP="002417D4">
      <w:pPr>
        <w:spacing w:before="0" w:after="0"/>
        <w:rPr>
          <w:rFonts w:cs="Arial"/>
        </w:rPr>
      </w:pPr>
    </w:p>
    <w:p w14:paraId="49E434D2" w14:textId="0E7A62EF" w:rsidR="00EC3786" w:rsidRPr="005B29F3" w:rsidRDefault="00EC3786" w:rsidP="002417D4">
      <w:pPr>
        <w:spacing w:before="0" w:after="0"/>
        <w:rPr>
          <w:rFonts w:cs="Arial"/>
        </w:rPr>
      </w:pPr>
      <w:r w:rsidRPr="005B29F3">
        <w:rPr>
          <w:rFonts w:cs="Arial"/>
        </w:rPr>
        <w:t xml:space="preserve">Internet access is not permitted during this assessment, except for </w:t>
      </w:r>
      <w:r w:rsidR="00ED3AF6">
        <w:rPr>
          <w:rFonts w:cs="Arial"/>
        </w:rPr>
        <w:t>p</w:t>
      </w:r>
      <w:r w:rsidR="007A5FBF">
        <w:rPr>
          <w:rFonts w:cs="Arial"/>
        </w:rPr>
        <w:t>art</w:t>
      </w:r>
      <w:r w:rsidRPr="005B29F3">
        <w:rPr>
          <w:rFonts w:cs="Arial"/>
        </w:rPr>
        <w:t xml:space="preserve"> 1 </w:t>
      </w:r>
      <w:r w:rsidR="00ED3AF6">
        <w:rPr>
          <w:rFonts w:cs="Arial"/>
        </w:rPr>
        <w:t>t</w:t>
      </w:r>
      <w:r w:rsidR="007A5FBF">
        <w:rPr>
          <w:rFonts w:cs="Arial"/>
        </w:rPr>
        <w:t>ask 1(b)</w:t>
      </w:r>
      <w:r w:rsidRPr="005B29F3">
        <w:rPr>
          <w:rFonts w:cs="Arial"/>
        </w:rPr>
        <w:t xml:space="preserve"> in which the internet should be utilised for research, and </w:t>
      </w:r>
      <w:r w:rsidR="00ED3AF6">
        <w:rPr>
          <w:rFonts w:cs="Arial"/>
        </w:rPr>
        <w:t>p</w:t>
      </w:r>
      <w:r w:rsidR="007A5FBF">
        <w:rPr>
          <w:rFonts w:cs="Arial"/>
        </w:rPr>
        <w:t>art</w:t>
      </w:r>
      <w:r w:rsidRPr="005B29F3">
        <w:rPr>
          <w:rFonts w:cs="Arial"/>
        </w:rPr>
        <w:t xml:space="preserve"> 2 </w:t>
      </w:r>
      <w:r w:rsidR="00ED3AF6">
        <w:rPr>
          <w:rFonts w:cs="Arial"/>
        </w:rPr>
        <w:t>t</w:t>
      </w:r>
      <w:r w:rsidR="007A5FBF">
        <w:rPr>
          <w:rFonts w:cs="Arial"/>
        </w:rPr>
        <w:t>ask 1(b)</w:t>
      </w:r>
      <w:r w:rsidRPr="005B29F3">
        <w:rPr>
          <w:rFonts w:cs="Arial"/>
        </w:rPr>
        <w:t xml:space="preserve"> to access the attached video.</w:t>
      </w:r>
    </w:p>
    <w:p w14:paraId="51D58389" w14:textId="77777777" w:rsidR="002417D4" w:rsidRPr="002417D4" w:rsidRDefault="002417D4" w:rsidP="002417D4">
      <w:pPr>
        <w:spacing w:before="0" w:after="0"/>
      </w:pPr>
      <w:bookmarkStart w:id="23" w:name="_Toc74221728"/>
    </w:p>
    <w:p w14:paraId="52CB3095" w14:textId="4808C6EF" w:rsidR="00EC3786" w:rsidRDefault="00120BBF" w:rsidP="002417D4">
      <w:pPr>
        <w:pStyle w:val="Heading2"/>
        <w:spacing w:before="0" w:after="0"/>
      </w:pPr>
      <w:r>
        <w:t>4.2</w:t>
      </w:r>
      <w:r>
        <w:tab/>
      </w:r>
      <w:r w:rsidR="00EC3786" w:rsidRPr="005B29F3">
        <w:t>Ass</w:t>
      </w:r>
      <w:r w:rsidR="00474DED">
        <w:t>essment</w:t>
      </w:r>
      <w:r w:rsidR="00EC3786" w:rsidRPr="005B29F3">
        <w:t xml:space="preserve"> </w:t>
      </w:r>
      <w:r w:rsidR="00ED3AF6">
        <w:t>o</w:t>
      </w:r>
      <w:r w:rsidR="00EC3786" w:rsidRPr="005B29F3">
        <w:t>verview</w:t>
      </w:r>
      <w:bookmarkEnd w:id="23"/>
    </w:p>
    <w:p w14:paraId="0983F02B" w14:textId="77777777" w:rsidR="002417D4" w:rsidRPr="002417D4" w:rsidRDefault="002417D4" w:rsidP="002417D4">
      <w:pPr>
        <w:spacing w:before="0" w:after="0"/>
      </w:pPr>
    </w:p>
    <w:tbl>
      <w:tblPr>
        <w:tblStyle w:val="TableGrid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645"/>
        <w:gridCol w:w="6520"/>
        <w:gridCol w:w="2209"/>
      </w:tblGrid>
      <w:tr w:rsidR="00EC3786" w:rsidRPr="005B29F3" w14:paraId="7D248555" w14:textId="77777777" w:rsidTr="009E4112">
        <w:trPr>
          <w:cantSplit/>
          <w:trHeight w:val="258"/>
        </w:trPr>
        <w:tc>
          <w:tcPr>
            <w:tcW w:w="1645" w:type="dxa"/>
            <w:vMerge w:val="restart"/>
            <w:shd w:val="clear" w:color="auto" w:fill="auto"/>
            <w:vAlign w:val="center"/>
          </w:tcPr>
          <w:p w14:paraId="5813AB3B" w14:textId="7446A868" w:rsidR="00EC3786" w:rsidRPr="00ED3AF6" w:rsidRDefault="4E442269" w:rsidP="002417D4">
            <w:pPr>
              <w:spacing w:before="0" w:after="0"/>
              <w:rPr>
                <w:rFonts w:cs="Arial"/>
                <w:b/>
                <w:bCs/>
              </w:rPr>
            </w:pPr>
            <w:r w:rsidRPr="00ED3AF6">
              <w:rPr>
                <w:rFonts w:cs="Arial"/>
                <w:b/>
                <w:bCs/>
              </w:rPr>
              <w:t xml:space="preserve">Part </w:t>
            </w:r>
            <w:r w:rsidR="00EC3786" w:rsidRPr="00ED3AF6">
              <w:rPr>
                <w:rFonts w:cs="Arial"/>
                <w:b/>
                <w:bCs/>
              </w:rPr>
              <w:t>1</w:t>
            </w:r>
          </w:p>
        </w:tc>
        <w:tc>
          <w:tcPr>
            <w:tcW w:w="6520" w:type="dxa"/>
            <w:shd w:val="clear" w:color="auto" w:fill="auto"/>
            <w:vAlign w:val="center"/>
          </w:tcPr>
          <w:p w14:paraId="059CCDE1" w14:textId="49E4AB21" w:rsidR="00EC3786" w:rsidRPr="005B29F3" w:rsidRDefault="00EC3786" w:rsidP="002417D4">
            <w:pPr>
              <w:spacing w:before="0" w:after="0"/>
              <w:rPr>
                <w:rFonts w:cs="Arial"/>
              </w:rPr>
            </w:pPr>
            <w:r w:rsidRPr="005B29F3">
              <w:rPr>
                <w:rFonts w:cs="Arial"/>
              </w:rPr>
              <w:t xml:space="preserve">Task </w:t>
            </w:r>
            <w:r w:rsidR="00FB59CA">
              <w:rPr>
                <w:rFonts w:cs="Arial"/>
              </w:rPr>
              <w:t>1(a)</w:t>
            </w:r>
            <w:r w:rsidR="00911DA6">
              <w:rPr>
                <w:rFonts w:cs="Arial"/>
              </w:rPr>
              <w:t>: design an infographic</w:t>
            </w:r>
          </w:p>
        </w:tc>
        <w:tc>
          <w:tcPr>
            <w:tcW w:w="2209" w:type="dxa"/>
            <w:shd w:val="clear" w:color="auto" w:fill="auto"/>
            <w:vAlign w:val="center"/>
          </w:tcPr>
          <w:p w14:paraId="6B92E33D" w14:textId="77777777" w:rsidR="00EC3786" w:rsidRPr="005B29F3" w:rsidRDefault="00EC3786" w:rsidP="002417D4">
            <w:pPr>
              <w:spacing w:before="0" w:after="0"/>
              <w:rPr>
                <w:rFonts w:cs="Arial"/>
              </w:rPr>
            </w:pPr>
            <w:r w:rsidRPr="005B29F3">
              <w:rPr>
                <w:rFonts w:cs="Arial"/>
              </w:rPr>
              <w:t>45 minutes</w:t>
            </w:r>
          </w:p>
        </w:tc>
      </w:tr>
      <w:tr w:rsidR="00EC3786" w:rsidRPr="005B29F3" w14:paraId="2CB7D41B" w14:textId="77777777" w:rsidTr="009E4112">
        <w:trPr>
          <w:cantSplit/>
          <w:trHeight w:val="258"/>
        </w:trPr>
        <w:tc>
          <w:tcPr>
            <w:tcW w:w="1645" w:type="dxa"/>
            <w:vMerge/>
            <w:vAlign w:val="center"/>
          </w:tcPr>
          <w:p w14:paraId="7D1BF68D" w14:textId="77777777" w:rsidR="00EC3786" w:rsidRPr="00ED3AF6" w:rsidRDefault="00EC3786" w:rsidP="002417D4">
            <w:pPr>
              <w:spacing w:before="0" w:after="0"/>
              <w:jc w:val="center"/>
              <w:rPr>
                <w:rFonts w:cs="Arial"/>
                <w:b/>
                <w:bCs/>
              </w:rPr>
            </w:pPr>
          </w:p>
        </w:tc>
        <w:tc>
          <w:tcPr>
            <w:tcW w:w="6520" w:type="dxa"/>
            <w:shd w:val="clear" w:color="auto" w:fill="auto"/>
            <w:vAlign w:val="center"/>
          </w:tcPr>
          <w:p w14:paraId="34CE75FC" w14:textId="12C16C10" w:rsidR="00EC3786" w:rsidRPr="005B29F3" w:rsidRDefault="00EC3786" w:rsidP="002417D4">
            <w:pPr>
              <w:spacing w:before="0" w:after="0"/>
              <w:rPr>
                <w:rFonts w:cs="Arial"/>
              </w:rPr>
            </w:pPr>
            <w:r w:rsidRPr="005B29F3">
              <w:rPr>
                <w:rFonts w:cs="Arial"/>
              </w:rPr>
              <w:t xml:space="preserve">Task </w:t>
            </w:r>
            <w:r w:rsidR="00FB59CA">
              <w:rPr>
                <w:rFonts w:cs="Arial"/>
              </w:rPr>
              <w:t>1(b)</w:t>
            </w:r>
            <w:r w:rsidR="00911DA6">
              <w:rPr>
                <w:rFonts w:cs="Arial"/>
              </w:rPr>
              <w:t>: career plan</w:t>
            </w:r>
          </w:p>
        </w:tc>
        <w:tc>
          <w:tcPr>
            <w:tcW w:w="2209" w:type="dxa"/>
            <w:shd w:val="clear" w:color="auto" w:fill="auto"/>
            <w:vAlign w:val="center"/>
          </w:tcPr>
          <w:p w14:paraId="6F911AA3" w14:textId="77777777" w:rsidR="00EC3786" w:rsidRPr="005B29F3" w:rsidRDefault="00EC3786" w:rsidP="002417D4">
            <w:pPr>
              <w:spacing w:before="0" w:after="0"/>
              <w:rPr>
                <w:rFonts w:cs="Arial"/>
              </w:rPr>
            </w:pPr>
            <w:r w:rsidRPr="005B29F3">
              <w:rPr>
                <w:rFonts w:cs="Arial"/>
              </w:rPr>
              <w:t>45 minutes</w:t>
            </w:r>
          </w:p>
        </w:tc>
      </w:tr>
      <w:tr w:rsidR="00EC3786" w:rsidRPr="005B29F3" w14:paraId="5F56B969" w14:textId="77777777" w:rsidTr="009E4112">
        <w:trPr>
          <w:cantSplit/>
          <w:trHeight w:val="258"/>
        </w:trPr>
        <w:tc>
          <w:tcPr>
            <w:tcW w:w="1645" w:type="dxa"/>
            <w:vMerge w:val="restart"/>
            <w:shd w:val="clear" w:color="auto" w:fill="auto"/>
            <w:vAlign w:val="center"/>
          </w:tcPr>
          <w:p w14:paraId="2350D113" w14:textId="01E710B7" w:rsidR="00EC3786" w:rsidRPr="00ED3AF6" w:rsidRDefault="0A60F81B" w:rsidP="002417D4">
            <w:pPr>
              <w:spacing w:before="0" w:after="0"/>
              <w:rPr>
                <w:rFonts w:cs="Arial"/>
                <w:b/>
                <w:bCs/>
              </w:rPr>
            </w:pPr>
            <w:r w:rsidRPr="00ED3AF6">
              <w:rPr>
                <w:rFonts w:cs="Arial"/>
                <w:b/>
                <w:bCs/>
              </w:rPr>
              <w:t xml:space="preserve">Part </w:t>
            </w:r>
            <w:r w:rsidR="00EC3786" w:rsidRPr="00ED3AF6">
              <w:rPr>
                <w:rFonts w:cs="Arial"/>
                <w:b/>
                <w:bCs/>
              </w:rPr>
              <w:t>2</w:t>
            </w:r>
          </w:p>
        </w:tc>
        <w:tc>
          <w:tcPr>
            <w:tcW w:w="6520" w:type="dxa"/>
            <w:shd w:val="clear" w:color="auto" w:fill="auto"/>
            <w:vAlign w:val="center"/>
          </w:tcPr>
          <w:p w14:paraId="6E718165" w14:textId="783995B6" w:rsidR="00EC3786" w:rsidRPr="005B29F3" w:rsidRDefault="00EC3786" w:rsidP="002417D4">
            <w:pPr>
              <w:spacing w:before="0" w:after="0"/>
              <w:rPr>
                <w:rFonts w:cs="Arial"/>
              </w:rPr>
            </w:pPr>
            <w:r w:rsidRPr="005B29F3">
              <w:rPr>
                <w:rFonts w:cs="Arial"/>
              </w:rPr>
              <w:t xml:space="preserve">Task </w:t>
            </w:r>
            <w:r w:rsidR="00FB59CA">
              <w:rPr>
                <w:rFonts w:cs="Arial"/>
              </w:rPr>
              <w:t>1(a)</w:t>
            </w:r>
            <w:r w:rsidR="00911DA6">
              <w:rPr>
                <w:rFonts w:cs="Arial"/>
              </w:rPr>
              <w:t>: perform clinical tasks</w:t>
            </w:r>
          </w:p>
        </w:tc>
        <w:tc>
          <w:tcPr>
            <w:tcW w:w="2209" w:type="dxa"/>
            <w:shd w:val="clear" w:color="auto" w:fill="auto"/>
            <w:vAlign w:val="center"/>
          </w:tcPr>
          <w:p w14:paraId="137DE213" w14:textId="77777777" w:rsidR="00EC3786" w:rsidRPr="005B29F3" w:rsidRDefault="00EC3786" w:rsidP="002417D4">
            <w:pPr>
              <w:spacing w:before="0" w:after="0"/>
              <w:rPr>
                <w:rFonts w:cs="Arial"/>
              </w:rPr>
            </w:pPr>
            <w:r w:rsidRPr="005B29F3">
              <w:rPr>
                <w:rFonts w:cs="Arial"/>
              </w:rPr>
              <w:t>30 minutes</w:t>
            </w:r>
          </w:p>
        </w:tc>
      </w:tr>
      <w:tr w:rsidR="00EC3786" w:rsidRPr="005B29F3" w14:paraId="7B38DA9C" w14:textId="77777777" w:rsidTr="009E4112">
        <w:trPr>
          <w:cantSplit/>
          <w:trHeight w:val="258"/>
        </w:trPr>
        <w:tc>
          <w:tcPr>
            <w:tcW w:w="1645" w:type="dxa"/>
            <w:vMerge/>
            <w:vAlign w:val="center"/>
          </w:tcPr>
          <w:p w14:paraId="1D13C810" w14:textId="77777777" w:rsidR="00EC3786" w:rsidRPr="00ED3AF6" w:rsidRDefault="00EC3786" w:rsidP="002417D4">
            <w:pPr>
              <w:spacing w:before="0" w:after="0"/>
              <w:jc w:val="center"/>
              <w:rPr>
                <w:rFonts w:cs="Arial"/>
                <w:b/>
                <w:bCs/>
              </w:rPr>
            </w:pPr>
          </w:p>
        </w:tc>
        <w:tc>
          <w:tcPr>
            <w:tcW w:w="6520" w:type="dxa"/>
            <w:shd w:val="clear" w:color="auto" w:fill="auto"/>
            <w:vAlign w:val="center"/>
          </w:tcPr>
          <w:p w14:paraId="1AEEDC44" w14:textId="3EE9CD4F" w:rsidR="00EC3786" w:rsidRPr="005B29F3" w:rsidRDefault="00EC3786" w:rsidP="002417D4">
            <w:pPr>
              <w:spacing w:before="0" w:after="0"/>
              <w:rPr>
                <w:rFonts w:cs="Arial"/>
              </w:rPr>
            </w:pPr>
            <w:r w:rsidRPr="005B29F3">
              <w:rPr>
                <w:rFonts w:cs="Arial"/>
              </w:rPr>
              <w:t xml:space="preserve">Task </w:t>
            </w:r>
            <w:r w:rsidR="00FB59CA">
              <w:rPr>
                <w:rFonts w:cs="Arial"/>
              </w:rPr>
              <w:t>1(b)</w:t>
            </w:r>
            <w:r w:rsidR="00911DA6">
              <w:rPr>
                <w:rFonts w:cs="Arial"/>
              </w:rPr>
              <w:t>: perform critical care</w:t>
            </w:r>
          </w:p>
        </w:tc>
        <w:tc>
          <w:tcPr>
            <w:tcW w:w="2209" w:type="dxa"/>
            <w:shd w:val="clear" w:color="auto" w:fill="auto"/>
            <w:vAlign w:val="center"/>
          </w:tcPr>
          <w:p w14:paraId="5884D6FF" w14:textId="77777777" w:rsidR="00EC3786" w:rsidRPr="005B29F3" w:rsidRDefault="00EC3786" w:rsidP="002417D4">
            <w:pPr>
              <w:spacing w:before="0" w:after="0"/>
              <w:rPr>
                <w:rFonts w:cs="Arial"/>
              </w:rPr>
            </w:pPr>
            <w:r w:rsidRPr="005B29F3">
              <w:rPr>
                <w:rFonts w:cs="Arial"/>
              </w:rPr>
              <w:t>45 minutes</w:t>
            </w:r>
          </w:p>
        </w:tc>
      </w:tr>
      <w:tr w:rsidR="00EC3786" w:rsidRPr="005B29F3" w14:paraId="42D04014" w14:textId="77777777" w:rsidTr="009E4112">
        <w:trPr>
          <w:cantSplit/>
          <w:trHeight w:val="258"/>
        </w:trPr>
        <w:tc>
          <w:tcPr>
            <w:tcW w:w="1645" w:type="dxa"/>
            <w:shd w:val="clear" w:color="auto" w:fill="auto"/>
            <w:vAlign w:val="center"/>
          </w:tcPr>
          <w:p w14:paraId="4F279B0A" w14:textId="1A3D948E" w:rsidR="00EC3786" w:rsidRPr="00ED3AF6" w:rsidRDefault="4C289641" w:rsidP="002417D4">
            <w:pPr>
              <w:spacing w:before="0" w:after="0"/>
              <w:rPr>
                <w:rFonts w:cs="Arial"/>
                <w:b/>
                <w:bCs/>
              </w:rPr>
            </w:pPr>
            <w:r w:rsidRPr="00ED3AF6">
              <w:rPr>
                <w:rFonts w:cs="Arial"/>
                <w:b/>
                <w:bCs/>
              </w:rPr>
              <w:t xml:space="preserve">Part </w:t>
            </w:r>
            <w:r w:rsidR="00EC3786" w:rsidRPr="00ED3AF6">
              <w:rPr>
                <w:rFonts w:cs="Arial"/>
                <w:b/>
                <w:bCs/>
              </w:rPr>
              <w:t>3</w:t>
            </w:r>
          </w:p>
        </w:tc>
        <w:tc>
          <w:tcPr>
            <w:tcW w:w="6520" w:type="dxa"/>
            <w:shd w:val="clear" w:color="auto" w:fill="auto"/>
            <w:vAlign w:val="center"/>
          </w:tcPr>
          <w:p w14:paraId="3D73BEF3" w14:textId="690E4D7A" w:rsidR="00EC3786" w:rsidRPr="005B29F3" w:rsidRDefault="00EC3786" w:rsidP="002417D4">
            <w:pPr>
              <w:spacing w:before="0" w:after="0"/>
              <w:rPr>
                <w:rFonts w:cs="Arial"/>
              </w:rPr>
            </w:pPr>
            <w:r w:rsidRPr="005B29F3">
              <w:rPr>
                <w:rFonts w:cs="Arial"/>
              </w:rPr>
              <w:t xml:space="preserve">Task </w:t>
            </w:r>
            <w:r w:rsidR="00FB59CA">
              <w:rPr>
                <w:rFonts w:cs="Arial"/>
              </w:rPr>
              <w:t>1</w:t>
            </w:r>
            <w:r w:rsidR="00911DA6">
              <w:rPr>
                <w:rFonts w:cs="Arial"/>
              </w:rPr>
              <w:t>: infection prevention and control (IPC) hospital image</w:t>
            </w:r>
          </w:p>
        </w:tc>
        <w:tc>
          <w:tcPr>
            <w:tcW w:w="2209" w:type="dxa"/>
            <w:shd w:val="clear" w:color="auto" w:fill="auto"/>
            <w:vAlign w:val="center"/>
          </w:tcPr>
          <w:p w14:paraId="1C7154D5" w14:textId="77777777" w:rsidR="00EC3786" w:rsidRPr="005B29F3" w:rsidRDefault="00EC3786" w:rsidP="002417D4">
            <w:pPr>
              <w:spacing w:before="0" w:after="0"/>
              <w:rPr>
                <w:rFonts w:cs="Arial"/>
              </w:rPr>
            </w:pPr>
            <w:r w:rsidRPr="005B29F3">
              <w:rPr>
                <w:rFonts w:cs="Arial"/>
              </w:rPr>
              <w:t>60 minutes</w:t>
            </w:r>
          </w:p>
        </w:tc>
      </w:tr>
      <w:tr w:rsidR="00EC3786" w:rsidRPr="005B29F3" w14:paraId="443C30F5" w14:textId="77777777" w:rsidTr="00ED3AF6">
        <w:trPr>
          <w:cantSplit/>
        </w:trPr>
        <w:tc>
          <w:tcPr>
            <w:tcW w:w="8165" w:type="dxa"/>
            <w:gridSpan w:val="2"/>
            <w:shd w:val="clear" w:color="auto" w:fill="auto"/>
            <w:vAlign w:val="center"/>
          </w:tcPr>
          <w:p w14:paraId="4A370ACB" w14:textId="33429299" w:rsidR="00EC3786" w:rsidRPr="00ED3AF6" w:rsidRDefault="00EC3786" w:rsidP="002417D4">
            <w:pPr>
              <w:spacing w:before="0" w:after="0"/>
              <w:rPr>
                <w:rFonts w:cs="Arial"/>
                <w:b/>
                <w:bCs/>
              </w:rPr>
            </w:pPr>
            <w:r w:rsidRPr="00ED3AF6">
              <w:rPr>
                <w:rFonts w:cs="Arial"/>
                <w:b/>
                <w:bCs/>
              </w:rPr>
              <w:t xml:space="preserve">Total </w:t>
            </w:r>
            <w:r w:rsidR="00FB59CA" w:rsidRPr="00ED3AF6">
              <w:rPr>
                <w:rFonts w:cs="Arial"/>
                <w:b/>
                <w:bCs/>
              </w:rPr>
              <w:t>t</w:t>
            </w:r>
            <w:r w:rsidRPr="00ED3AF6">
              <w:rPr>
                <w:rFonts w:cs="Arial"/>
                <w:b/>
                <w:bCs/>
              </w:rPr>
              <w:t>ime</w:t>
            </w:r>
          </w:p>
        </w:tc>
        <w:tc>
          <w:tcPr>
            <w:tcW w:w="2209" w:type="dxa"/>
            <w:shd w:val="clear" w:color="auto" w:fill="auto"/>
            <w:vAlign w:val="center"/>
          </w:tcPr>
          <w:p w14:paraId="3CA5EB2F" w14:textId="77777777" w:rsidR="00EC3786" w:rsidRPr="005B29F3" w:rsidRDefault="00EC3786" w:rsidP="002417D4">
            <w:pPr>
              <w:spacing w:before="0" w:after="0"/>
              <w:rPr>
                <w:rFonts w:cs="Arial"/>
              </w:rPr>
            </w:pPr>
            <w:r w:rsidRPr="005B29F3">
              <w:rPr>
                <w:rFonts w:cs="Arial"/>
              </w:rPr>
              <w:t>3 hours 45 minutes</w:t>
            </w:r>
          </w:p>
        </w:tc>
      </w:tr>
    </w:tbl>
    <w:p w14:paraId="542EFA66" w14:textId="77777777" w:rsidR="00EC3786" w:rsidRPr="005B29F3" w:rsidRDefault="00EC3786" w:rsidP="002417D4">
      <w:pPr>
        <w:spacing w:before="0" w:after="0"/>
        <w:rPr>
          <w:rFonts w:cs="Arial"/>
        </w:rPr>
      </w:pPr>
    </w:p>
    <w:p w14:paraId="2948FB44" w14:textId="6B0652A8" w:rsidR="00EC3786" w:rsidRPr="005B29F3" w:rsidRDefault="04493D5E" w:rsidP="00AC269F">
      <w:pPr>
        <w:pStyle w:val="Heading1"/>
        <w:spacing w:before="0" w:after="0"/>
        <w:rPr>
          <w:rFonts w:cs="Arial"/>
        </w:rPr>
      </w:pPr>
      <w:bookmarkStart w:id="24" w:name="_Toc74221729"/>
      <w:bookmarkEnd w:id="21"/>
      <w:r w:rsidRPr="005B29F3">
        <w:rPr>
          <w:rFonts w:cs="Arial"/>
        </w:rPr>
        <w:lastRenderedPageBreak/>
        <w:t xml:space="preserve">Part </w:t>
      </w:r>
      <w:r w:rsidR="00EC3786" w:rsidRPr="005B29F3">
        <w:rPr>
          <w:rFonts w:cs="Arial"/>
        </w:rPr>
        <w:t xml:space="preserve">1: </w:t>
      </w:r>
      <w:r w:rsidR="003E6475">
        <w:rPr>
          <w:rFonts w:cs="Arial"/>
        </w:rPr>
        <w:t>p</w:t>
      </w:r>
      <w:r w:rsidR="00EC3786" w:rsidRPr="005B29F3">
        <w:rPr>
          <w:rFonts w:cs="Arial"/>
        </w:rPr>
        <w:t>lan</w:t>
      </w:r>
      <w:bookmarkEnd w:id="24"/>
    </w:p>
    <w:p w14:paraId="4D5AB1EA" w14:textId="77777777" w:rsidR="00AC269F" w:rsidRPr="00AC269F" w:rsidRDefault="00AC269F" w:rsidP="00AC269F">
      <w:pPr>
        <w:spacing w:before="0" w:after="0"/>
      </w:pPr>
      <w:bookmarkStart w:id="25" w:name="_Toc74221730"/>
    </w:p>
    <w:p w14:paraId="6FDC1BDE" w14:textId="4FA1375B" w:rsidR="00EC3786" w:rsidRPr="005B29F3" w:rsidRDefault="00EC3786" w:rsidP="00AC269F">
      <w:pPr>
        <w:pStyle w:val="Heading2"/>
        <w:spacing w:before="0" w:after="0"/>
      </w:pPr>
      <w:r w:rsidRPr="005B29F3">
        <w:t xml:space="preserve">Task </w:t>
      </w:r>
      <w:r w:rsidR="007E4A1D">
        <w:t>1(a)</w:t>
      </w:r>
      <w:r w:rsidRPr="005B29F3">
        <w:t xml:space="preserve">: </w:t>
      </w:r>
      <w:r w:rsidR="007E4A1D">
        <w:t>d</w:t>
      </w:r>
      <w:r w:rsidRPr="005B29F3">
        <w:t>esign an infographic</w:t>
      </w:r>
      <w:bookmarkEnd w:id="25"/>
    </w:p>
    <w:p w14:paraId="58950D1B" w14:textId="77777777" w:rsidR="00AC269F" w:rsidRPr="00AC269F" w:rsidRDefault="00AC269F" w:rsidP="00AC269F">
      <w:pPr>
        <w:spacing w:before="0" w:after="0"/>
      </w:pPr>
    </w:p>
    <w:p w14:paraId="6A260E61" w14:textId="012D5657" w:rsidR="00EC3786" w:rsidRPr="005B29F3" w:rsidRDefault="00EC3786" w:rsidP="00AC269F">
      <w:pPr>
        <w:pStyle w:val="Heading3"/>
        <w:spacing w:before="0" w:after="0"/>
        <w:rPr>
          <w:rFonts w:cs="Arial"/>
        </w:rPr>
      </w:pPr>
      <w:r w:rsidRPr="005B29F3">
        <w:rPr>
          <w:rFonts w:cs="Arial"/>
        </w:rPr>
        <w:t xml:space="preserve">Maximum </w:t>
      </w:r>
      <w:r w:rsidR="007E4A1D">
        <w:rPr>
          <w:rFonts w:cs="Arial"/>
        </w:rPr>
        <w:t>t</w:t>
      </w:r>
      <w:r w:rsidRPr="005B29F3">
        <w:rPr>
          <w:rFonts w:cs="Arial"/>
        </w:rPr>
        <w:t xml:space="preserve">ime </w:t>
      </w:r>
      <w:r w:rsidR="007E4A1D">
        <w:rPr>
          <w:rFonts w:cs="Arial"/>
        </w:rPr>
        <w:t>a</w:t>
      </w:r>
      <w:r w:rsidRPr="005B29F3">
        <w:rPr>
          <w:rFonts w:cs="Arial"/>
        </w:rPr>
        <w:t>llowed</w:t>
      </w:r>
    </w:p>
    <w:p w14:paraId="3ED581BC" w14:textId="77777777" w:rsidR="00AC269F" w:rsidRPr="00AC269F" w:rsidRDefault="00AC269F" w:rsidP="00AC269F">
      <w:pPr>
        <w:spacing w:before="0" w:after="0"/>
      </w:pPr>
    </w:p>
    <w:p w14:paraId="51028D75" w14:textId="3F3594C3" w:rsidR="00EC3786" w:rsidRPr="005B29F3" w:rsidRDefault="00EC3786" w:rsidP="00AC269F">
      <w:pPr>
        <w:spacing w:before="0" w:after="0"/>
        <w:rPr>
          <w:rFonts w:cs="Arial"/>
        </w:rPr>
      </w:pPr>
      <w:r w:rsidRPr="005B29F3">
        <w:rPr>
          <w:rFonts w:cs="Arial"/>
        </w:rPr>
        <w:t>45 minutes</w:t>
      </w:r>
    </w:p>
    <w:p w14:paraId="41EDE7B8" w14:textId="77777777" w:rsidR="00AC269F" w:rsidRPr="00AC269F" w:rsidRDefault="00AC269F" w:rsidP="00AC269F">
      <w:pPr>
        <w:spacing w:before="0" w:after="0"/>
      </w:pPr>
    </w:p>
    <w:p w14:paraId="69F9A2C2" w14:textId="51E4E4F4" w:rsidR="00EC3786" w:rsidRDefault="00EC3786" w:rsidP="00AC269F">
      <w:pPr>
        <w:pStyle w:val="Heading3"/>
        <w:spacing w:before="0" w:after="0"/>
        <w:rPr>
          <w:rFonts w:cs="Arial"/>
        </w:rPr>
      </w:pPr>
      <w:r w:rsidRPr="005B29F3">
        <w:rPr>
          <w:rFonts w:cs="Arial"/>
        </w:rPr>
        <w:t xml:space="preserve">Resources </w:t>
      </w:r>
      <w:r w:rsidR="007E4A1D">
        <w:rPr>
          <w:rFonts w:cs="Arial"/>
        </w:rPr>
        <w:t>r</w:t>
      </w:r>
      <w:r w:rsidRPr="005B29F3">
        <w:rPr>
          <w:rFonts w:cs="Arial"/>
        </w:rPr>
        <w:t>equired</w:t>
      </w:r>
    </w:p>
    <w:p w14:paraId="384DB098" w14:textId="77777777" w:rsidR="00AC269F" w:rsidRPr="00AC269F" w:rsidRDefault="00AC269F" w:rsidP="00AC269F">
      <w:pPr>
        <w:spacing w:before="0" w:after="0"/>
      </w:pPr>
    </w:p>
    <w:p w14:paraId="28E5E3D7" w14:textId="125EB3AE" w:rsidR="00EC3786" w:rsidRPr="005B29F3" w:rsidRDefault="00FB59CA" w:rsidP="00AC269F">
      <w:pPr>
        <w:pStyle w:val="NCFE-Bullet-Short"/>
        <w:spacing w:before="0" w:after="0"/>
      </w:pPr>
      <w:r>
        <w:t>a</w:t>
      </w:r>
      <w:r w:rsidR="00EC3786" w:rsidRPr="005B29F3">
        <w:t>ccess to computer</w:t>
      </w:r>
    </w:p>
    <w:p w14:paraId="16627025" w14:textId="1FA68DA5" w:rsidR="00EC3786" w:rsidRPr="005B29F3" w:rsidRDefault="00FB59CA" w:rsidP="00AC269F">
      <w:pPr>
        <w:pStyle w:val="NCFE-Bullet-Short"/>
        <w:spacing w:before="0" w:after="0"/>
      </w:pPr>
      <w:r>
        <w:t>p</w:t>
      </w:r>
      <w:r w:rsidR="00EC3786" w:rsidRPr="005B29F3">
        <w:t>en</w:t>
      </w:r>
    </w:p>
    <w:p w14:paraId="59750864" w14:textId="0853ED76" w:rsidR="00EC3786" w:rsidRPr="005B29F3" w:rsidRDefault="00FB59CA" w:rsidP="00AC269F">
      <w:pPr>
        <w:pStyle w:val="NCFE-Bullet-Short"/>
        <w:spacing w:before="0" w:after="0"/>
      </w:pPr>
      <w:r>
        <w:t>p</w:t>
      </w:r>
      <w:r w:rsidR="00EC3786" w:rsidRPr="005B29F3">
        <w:t>aper</w:t>
      </w:r>
    </w:p>
    <w:p w14:paraId="1E6E99CD" w14:textId="77777777" w:rsidR="00AC269F" w:rsidRPr="00AC269F" w:rsidRDefault="00AC269F" w:rsidP="00AC269F">
      <w:pPr>
        <w:spacing w:before="0" w:after="0"/>
      </w:pPr>
    </w:p>
    <w:p w14:paraId="79CFD312" w14:textId="3564172B" w:rsidR="00EC3786" w:rsidRDefault="00EC3786" w:rsidP="00AC269F">
      <w:pPr>
        <w:pStyle w:val="Heading3"/>
        <w:spacing w:before="0" w:after="0"/>
        <w:rPr>
          <w:rFonts w:cs="Arial"/>
        </w:rPr>
      </w:pPr>
      <w:r w:rsidRPr="005B29F3">
        <w:rPr>
          <w:rFonts w:cs="Arial"/>
        </w:rPr>
        <w:t xml:space="preserve">Centre </w:t>
      </w:r>
      <w:r w:rsidR="007E4A1D">
        <w:rPr>
          <w:rFonts w:cs="Arial"/>
        </w:rPr>
        <w:t>g</w:t>
      </w:r>
      <w:r w:rsidRPr="005B29F3">
        <w:rPr>
          <w:rFonts w:cs="Arial"/>
        </w:rPr>
        <w:t>uidance</w:t>
      </w:r>
    </w:p>
    <w:p w14:paraId="160654FF" w14:textId="77777777" w:rsidR="00AC269F" w:rsidRPr="00AC269F" w:rsidRDefault="00AC269F" w:rsidP="00AC269F">
      <w:pPr>
        <w:spacing w:before="0" w:after="0"/>
      </w:pPr>
    </w:p>
    <w:p w14:paraId="34E14536" w14:textId="72A1E4C2" w:rsidR="00EC3786" w:rsidRPr="005B29F3" w:rsidRDefault="00EC3786" w:rsidP="00AC269F">
      <w:pPr>
        <w:spacing w:before="0" w:after="0"/>
        <w:rPr>
          <w:rFonts w:cs="Arial"/>
        </w:rPr>
      </w:pPr>
      <w:r w:rsidRPr="005B29F3">
        <w:rPr>
          <w:rFonts w:cs="Arial"/>
        </w:rPr>
        <w:t>Learners should use computer software to create a visual display. It should be emphasised to learners that they will be credited on the content of their display, rather than the aesthetics of their display.</w:t>
      </w:r>
    </w:p>
    <w:p w14:paraId="2E50BFD2" w14:textId="77777777" w:rsidR="00AC269F" w:rsidRPr="00AC269F" w:rsidRDefault="00AC269F" w:rsidP="00AC269F">
      <w:pPr>
        <w:spacing w:before="0" w:after="0"/>
      </w:pPr>
      <w:bookmarkStart w:id="26" w:name="_Toc74221731"/>
    </w:p>
    <w:p w14:paraId="41290335" w14:textId="64C3B2F3" w:rsidR="00EC3786" w:rsidRDefault="00EC3786" w:rsidP="00AC269F">
      <w:pPr>
        <w:pStyle w:val="Heading2"/>
        <w:spacing w:before="0" w:after="0"/>
      </w:pPr>
      <w:r w:rsidRPr="005B29F3">
        <w:t xml:space="preserve">Task </w:t>
      </w:r>
      <w:r w:rsidR="007E4A1D">
        <w:t>1(b)</w:t>
      </w:r>
      <w:r w:rsidRPr="005B29F3">
        <w:t xml:space="preserve">: </w:t>
      </w:r>
      <w:r w:rsidR="007E4A1D">
        <w:t>c</w:t>
      </w:r>
      <w:r w:rsidRPr="005B29F3">
        <w:t xml:space="preserve">areer </w:t>
      </w:r>
      <w:r w:rsidR="007E4A1D">
        <w:t>p</w:t>
      </w:r>
      <w:r w:rsidRPr="005B29F3">
        <w:t>lan</w:t>
      </w:r>
      <w:bookmarkEnd w:id="26"/>
    </w:p>
    <w:p w14:paraId="07D4FAC7" w14:textId="77777777" w:rsidR="00AC269F" w:rsidRPr="00AC269F" w:rsidRDefault="00AC269F" w:rsidP="00AC269F">
      <w:pPr>
        <w:spacing w:before="0" w:after="0"/>
      </w:pPr>
    </w:p>
    <w:p w14:paraId="5D6CD2E2" w14:textId="1794270B" w:rsidR="00EC3786" w:rsidRPr="005B29F3" w:rsidRDefault="00EC3786" w:rsidP="00AC269F">
      <w:pPr>
        <w:pStyle w:val="Heading3"/>
        <w:spacing w:before="0" w:after="0"/>
        <w:rPr>
          <w:rFonts w:cs="Arial"/>
        </w:rPr>
      </w:pPr>
      <w:r w:rsidRPr="005B29F3">
        <w:rPr>
          <w:rFonts w:cs="Arial"/>
        </w:rPr>
        <w:t xml:space="preserve">Maximum </w:t>
      </w:r>
      <w:r w:rsidR="007E4A1D">
        <w:rPr>
          <w:rFonts w:cs="Arial"/>
        </w:rPr>
        <w:t>t</w:t>
      </w:r>
      <w:r w:rsidRPr="005B29F3">
        <w:rPr>
          <w:rFonts w:cs="Arial"/>
        </w:rPr>
        <w:t xml:space="preserve">ime </w:t>
      </w:r>
      <w:r w:rsidR="007E4A1D">
        <w:rPr>
          <w:rFonts w:cs="Arial"/>
        </w:rPr>
        <w:t>a</w:t>
      </w:r>
      <w:r w:rsidRPr="005B29F3">
        <w:rPr>
          <w:rFonts w:cs="Arial"/>
        </w:rPr>
        <w:t>llowed</w:t>
      </w:r>
    </w:p>
    <w:p w14:paraId="545C056D" w14:textId="77777777" w:rsidR="00AC269F" w:rsidRPr="00AC269F" w:rsidRDefault="00AC269F" w:rsidP="00AC269F">
      <w:pPr>
        <w:spacing w:before="0" w:after="0"/>
      </w:pPr>
    </w:p>
    <w:p w14:paraId="32E2FEA5" w14:textId="0598CA18" w:rsidR="00EC3786" w:rsidRPr="005B29F3" w:rsidRDefault="00EC3786" w:rsidP="00AC269F">
      <w:pPr>
        <w:spacing w:before="0" w:after="0"/>
        <w:rPr>
          <w:rFonts w:cs="Arial"/>
        </w:rPr>
      </w:pPr>
      <w:r w:rsidRPr="005B29F3">
        <w:rPr>
          <w:rFonts w:cs="Arial"/>
        </w:rPr>
        <w:t>45 minutes (this includes research time)</w:t>
      </w:r>
    </w:p>
    <w:p w14:paraId="2F8BC6E8" w14:textId="77777777" w:rsidR="00AC269F" w:rsidRPr="00AC269F" w:rsidRDefault="00AC269F" w:rsidP="00AC269F">
      <w:pPr>
        <w:spacing w:before="0" w:after="0"/>
      </w:pPr>
    </w:p>
    <w:p w14:paraId="494FD1EA" w14:textId="0CB7727F" w:rsidR="00EC3786" w:rsidRDefault="00EC3786" w:rsidP="00AC269F">
      <w:pPr>
        <w:pStyle w:val="Heading3"/>
        <w:spacing w:before="0" w:after="0"/>
        <w:rPr>
          <w:rFonts w:cs="Arial"/>
        </w:rPr>
      </w:pPr>
      <w:r w:rsidRPr="005B29F3">
        <w:rPr>
          <w:rFonts w:cs="Arial"/>
        </w:rPr>
        <w:t xml:space="preserve">Resources </w:t>
      </w:r>
      <w:r w:rsidR="007E4A1D">
        <w:rPr>
          <w:rFonts w:cs="Arial"/>
        </w:rPr>
        <w:t>r</w:t>
      </w:r>
      <w:r w:rsidRPr="005B29F3">
        <w:rPr>
          <w:rFonts w:cs="Arial"/>
        </w:rPr>
        <w:t>equired</w:t>
      </w:r>
    </w:p>
    <w:p w14:paraId="49575A1E" w14:textId="77777777" w:rsidR="00AC269F" w:rsidRPr="00AC269F" w:rsidRDefault="00AC269F" w:rsidP="00AC269F">
      <w:pPr>
        <w:spacing w:before="0" w:after="0"/>
      </w:pPr>
    </w:p>
    <w:p w14:paraId="1634CCE9" w14:textId="2F60D00D" w:rsidR="00EC3786" w:rsidRPr="005B29F3" w:rsidRDefault="00C96E75" w:rsidP="00AC269F">
      <w:pPr>
        <w:pStyle w:val="NCFE-Bullet-Short"/>
        <w:spacing w:before="0" w:after="0"/>
      </w:pPr>
      <w:r>
        <w:t>i</w:t>
      </w:r>
      <w:r w:rsidR="00EC3786" w:rsidRPr="005B29F3">
        <w:t>nternet access</w:t>
      </w:r>
    </w:p>
    <w:p w14:paraId="02A5C464" w14:textId="01879D32" w:rsidR="00EC3786" w:rsidRPr="005B29F3" w:rsidRDefault="00C96E75" w:rsidP="00AC269F">
      <w:pPr>
        <w:pStyle w:val="NCFE-Bullet-Short"/>
        <w:spacing w:before="0" w:after="0"/>
      </w:pPr>
      <w:r>
        <w:t>c</w:t>
      </w:r>
      <w:r w:rsidR="00EC3786" w:rsidRPr="005B29F3">
        <w:t xml:space="preserve">areer plan template (appendix 1 in the </w:t>
      </w:r>
      <w:r>
        <w:t>as</w:t>
      </w:r>
      <w:r w:rsidR="00EC3786" w:rsidRPr="00C96E75">
        <w:t>s</w:t>
      </w:r>
      <w:r w:rsidR="00547D06">
        <w:t>essment</w:t>
      </w:r>
      <w:r w:rsidR="00EC3786" w:rsidRPr="00C96E75">
        <w:t xml:space="preserve"> guide</w:t>
      </w:r>
      <w:r w:rsidR="00EC3786" w:rsidRPr="005B29F3">
        <w:t>)</w:t>
      </w:r>
    </w:p>
    <w:p w14:paraId="3FA442C5" w14:textId="77777777" w:rsidR="00AC269F" w:rsidRPr="00AC269F" w:rsidRDefault="00AC269F" w:rsidP="00AC269F">
      <w:pPr>
        <w:spacing w:before="0" w:after="0"/>
      </w:pPr>
    </w:p>
    <w:p w14:paraId="2C6BD738" w14:textId="24B108EF" w:rsidR="00EC3786" w:rsidRPr="005B29F3" w:rsidRDefault="00EC3786" w:rsidP="00AC269F">
      <w:pPr>
        <w:pStyle w:val="Heading3"/>
        <w:spacing w:before="0" w:after="0"/>
        <w:rPr>
          <w:rFonts w:cs="Arial"/>
        </w:rPr>
      </w:pPr>
      <w:r w:rsidRPr="005B29F3">
        <w:rPr>
          <w:rFonts w:cs="Arial"/>
        </w:rPr>
        <w:t xml:space="preserve">Centre </w:t>
      </w:r>
      <w:r w:rsidR="007E4A1D">
        <w:rPr>
          <w:rFonts w:cs="Arial"/>
        </w:rPr>
        <w:t>g</w:t>
      </w:r>
      <w:r w:rsidRPr="005B29F3">
        <w:rPr>
          <w:rFonts w:cs="Arial"/>
        </w:rPr>
        <w:t>uidance</w:t>
      </w:r>
    </w:p>
    <w:p w14:paraId="3B1F410E" w14:textId="77777777" w:rsidR="00AC269F" w:rsidRPr="00AC269F" w:rsidRDefault="00AC269F" w:rsidP="00AC269F">
      <w:pPr>
        <w:spacing w:before="0" w:after="0"/>
      </w:pPr>
    </w:p>
    <w:p w14:paraId="402C3D3D" w14:textId="69FB2279" w:rsidR="00EC3786" w:rsidRPr="005B29F3" w:rsidRDefault="00EC3786" w:rsidP="00AC269F">
      <w:pPr>
        <w:spacing w:before="0" w:after="0"/>
        <w:rPr>
          <w:rFonts w:cs="Arial"/>
        </w:rPr>
      </w:pPr>
      <w:r w:rsidRPr="005B29F3">
        <w:rPr>
          <w:rFonts w:cs="Arial"/>
        </w:rPr>
        <w:t>Internet should be provided for the duration of this assignment, but it should be monitored as it is only to be used for researching the learner</w:t>
      </w:r>
      <w:r w:rsidR="00C96E75">
        <w:rPr>
          <w:rFonts w:cs="Arial"/>
        </w:rPr>
        <w:t>’</w:t>
      </w:r>
      <w:r w:rsidRPr="005B29F3">
        <w:rPr>
          <w:rFonts w:cs="Arial"/>
        </w:rPr>
        <w:t>s chosen job role.</w:t>
      </w:r>
    </w:p>
    <w:p w14:paraId="7C3618FC" w14:textId="451CEC17" w:rsidR="00EC3786" w:rsidRPr="005B29F3" w:rsidRDefault="7CB2A826" w:rsidP="003E6475">
      <w:pPr>
        <w:pStyle w:val="Heading1"/>
        <w:spacing w:before="0" w:after="0"/>
        <w:rPr>
          <w:rFonts w:cs="Arial"/>
        </w:rPr>
      </w:pPr>
      <w:bookmarkStart w:id="27" w:name="_Toc74221732"/>
      <w:r w:rsidRPr="005B29F3">
        <w:rPr>
          <w:rFonts w:cs="Arial"/>
        </w:rPr>
        <w:lastRenderedPageBreak/>
        <w:t xml:space="preserve">Part </w:t>
      </w:r>
      <w:r w:rsidR="00EC3786" w:rsidRPr="005B29F3">
        <w:rPr>
          <w:rFonts w:cs="Arial"/>
        </w:rPr>
        <w:t xml:space="preserve">2: </w:t>
      </w:r>
      <w:r w:rsidR="003E6475">
        <w:rPr>
          <w:rFonts w:cs="Arial"/>
        </w:rPr>
        <w:t>p</w:t>
      </w:r>
      <w:r w:rsidR="00EC3786" w:rsidRPr="005B29F3">
        <w:rPr>
          <w:rFonts w:cs="Arial"/>
        </w:rPr>
        <w:t xml:space="preserve">ractical </w:t>
      </w:r>
      <w:bookmarkEnd w:id="27"/>
      <w:r w:rsidR="003E6475">
        <w:rPr>
          <w:rFonts w:cs="Arial"/>
        </w:rPr>
        <w:t>tasks</w:t>
      </w:r>
    </w:p>
    <w:p w14:paraId="6788FC01" w14:textId="77777777" w:rsidR="003E6475" w:rsidRPr="00660CA8" w:rsidRDefault="003E6475" w:rsidP="00660CA8">
      <w:pPr>
        <w:spacing w:before="0" w:after="0"/>
      </w:pPr>
      <w:bookmarkStart w:id="28" w:name="_Toc74221733"/>
    </w:p>
    <w:p w14:paraId="426974DB" w14:textId="1CA7EE31" w:rsidR="00EC3786" w:rsidRPr="005B29F3" w:rsidRDefault="00EC3786" w:rsidP="003E6475">
      <w:pPr>
        <w:pStyle w:val="Heading2"/>
        <w:spacing w:before="0" w:after="0"/>
      </w:pPr>
      <w:r w:rsidRPr="005B29F3">
        <w:t xml:space="preserve">Task </w:t>
      </w:r>
      <w:r w:rsidR="00A8462E">
        <w:t>1(a)</w:t>
      </w:r>
      <w:r w:rsidRPr="005B29F3">
        <w:t xml:space="preserve">: </w:t>
      </w:r>
      <w:r w:rsidR="00A8462E">
        <w:t>p</w:t>
      </w:r>
      <w:r w:rsidRPr="005B29F3">
        <w:t>erform clinical tasks</w:t>
      </w:r>
      <w:bookmarkEnd w:id="28"/>
    </w:p>
    <w:p w14:paraId="53131741" w14:textId="77777777" w:rsidR="003E6475" w:rsidRPr="00660CA8" w:rsidRDefault="003E6475" w:rsidP="00660CA8">
      <w:pPr>
        <w:spacing w:before="0" w:after="0"/>
      </w:pPr>
    </w:p>
    <w:p w14:paraId="62B4D265" w14:textId="62D1B995" w:rsidR="00EC3786" w:rsidRPr="005B29F3" w:rsidRDefault="00EC3786" w:rsidP="003E6475">
      <w:pPr>
        <w:pStyle w:val="Heading3"/>
        <w:spacing w:before="0" w:after="0"/>
        <w:rPr>
          <w:rFonts w:cs="Arial"/>
        </w:rPr>
      </w:pPr>
      <w:r w:rsidRPr="005B29F3">
        <w:rPr>
          <w:rFonts w:cs="Arial"/>
        </w:rPr>
        <w:t xml:space="preserve">Maximum </w:t>
      </w:r>
      <w:r w:rsidR="00A8462E">
        <w:rPr>
          <w:rFonts w:cs="Arial"/>
        </w:rPr>
        <w:t>t</w:t>
      </w:r>
      <w:r w:rsidRPr="005B29F3">
        <w:rPr>
          <w:rFonts w:cs="Arial"/>
        </w:rPr>
        <w:t xml:space="preserve">ime </w:t>
      </w:r>
      <w:r w:rsidR="00A8462E">
        <w:rPr>
          <w:rFonts w:cs="Arial"/>
        </w:rPr>
        <w:t>a</w:t>
      </w:r>
      <w:r w:rsidRPr="005B29F3">
        <w:rPr>
          <w:rFonts w:cs="Arial"/>
        </w:rPr>
        <w:t>llowed</w:t>
      </w:r>
    </w:p>
    <w:p w14:paraId="4636CF03" w14:textId="77777777" w:rsidR="003E6475" w:rsidRPr="00660CA8" w:rsidRDefault="003E6475" w:rsidP="00660CA8">
      <w:pPr>
        <w:spacing w:before="0" w:after="0"/>
      </w:pPr>
    </w:p>
    <w:p w14:paraId="4DF8488E" w14:textId="110F3C38" w:rsidR="00EC3786" w:rsidRPr="005B29F3" w:rsidRDefault="00EC3786" w:rsidP="003E6475">
      <w:pPr>
        <w:spacing w:before="0" w:after="0"/>
        <w:rPr>
          <w:rFonts w:cs="Arial"/>
        </w:rPr>
      </w:pPr>
      <w:r w:rsidRPr="005B29F3">
        <w:rPr>
          <w:rFonts w:cs="Arial"/>
        </w:rPr>
        <w:t xml:space="preserve">30 minutes (including time for the </w:t>
      </w:r>
      <w:r w:rsidR="00C63F9F">
        <w:rPr>
          <w:rFonts w:cs="Arial"/>
        </w:rPr>
        <w:t>r</w:t>
      </w:r>
      <w:r w:rsidRPr="005B29F3">
        <w:rPr>
          <w:rFonts w:cs="Arial"/>
        </w:rPr>
        <w:t>eflection task)</w:t>
      </w:r>
    </w:p>
    <w:p w14:paraId="72BDECE5" w14:textId="77777777" w:rsidR="003E6475" w:rsidRPr="00660CA8" w:rsidRDefault="003E6475" w:rsidP="00660CA8">
      <w:pPr>
        <w:spacing w:before="0" w:after="0"/>
      </w:pPr>
    </w:p>
    <w:p w14:paraId="49043D96" w14:textId="23ACECD8" w:rsidR="00EC3786" w:rsidRDefault="00EC3786" w:rsidP="003E6475">
      <w:pPr>
        <w:pStyle w:val="Heading3"/>
        <w:spacing w:before="0" w:after="0"/>
        <w:rPr>
          <w:rFonts w:cs="Arial"/>
        </w:rPr>
      </w:pPr>
      <w:r w:rsidRPr="005B29F3">
        <w:rPr>
          <w:rFonts w:cs="Arial"/>
        </w:rPr>
        <w:t xml:space="preserve">Resources </w:t>
      </w:r>
      <w:r w:rsidR="00A8462E">
        <w:rPr>
          <w:rFonts w:cs="Arial"/>
        </w:rPr>
        <w:t>r</w:t>
      </w:r>
      <w:r w:rsidRPr="005B29F3">
        <w:rPr>
          <w:rFonts w:cs="Arial"/>
        </w:rPr>
        <w:t>equired</w:t>
      </w:r>
    </w:p>
    <w:p w14:paraId="62C3D7FD" w14:textId="77777777" w:rsidR="003E6475" w:rsidRPr="00660CA8" w:rsidRDefault="003E6475" w:rsidP="00660CA8">
      <w:pPr>
        <w:spacing w:before="0" w:after="0"/>
      </w:pPr>
    </w:p>
    <w:p w14:paraId="42BB80B4" w14:textId="7E085C25" w:rsidR="00EC3786" w:rsidRPr="005B29F3" w:rsidRDefault="004061E3" w:rsidP="003E6475">
      <w:pPr>
        <w:pStyle w:val="NCFE-Bullet-Short"/>
        <w:spacing w:before="0" w:after="0"/>
      </w:pPr>
      <w:r>
        <w:t>c</w:t>
      </w:r>
      <w:r w:rsidR="00EC3786" w:rsidRPr="005B29F3">
        <w:t xml:space="preserve">onfidential </w:t>
      </w:r>
      <w:r>
        <w:t>p</w:t>
      </w:r>
      <w:r w:rsidR="00EC3786" w:rsidRPr="005B29F3">
        <w:t xml:space="preserve">atient </w:t>
      </w:r>
      <w:r>
        <w:t>r</w:t>
      </w:r>
      <w:r w:rsidR="00EC3786" w:rsidRPr="005B29F3">
        <w:t xml:space="preserve">ecord </w:t>
      </w:r>
      <w:r>
        <w:t>f</w:t>
      </w:r>
      <w:r w:rsidR="00EC3786" w:rsidRPr="005B29F3">
        <w:t xml:space="preserve">orm (appendix 2 in the </w:t>
      </w:r>
      <w:r w:rsidR="00C63F9F">
        <w:t>a</w:t>
      </w:r>
      <w:r w:rsidR="00EC3786" w:rsidRPr="00C63F9F">
        <w:t>s</w:t>
      </w:r>
      <w:r w:rsidR="00547D06">
        <w:t>sessment</w:t>
      </w:r>
      <w:r w:rsidR="00EC3786" w:rsidRPr="00C63F9F">
        <w:t xml:space="preserve"> guide</w:t>
      </w:r>
      <w:r w:rsidR="00EC3786" w:rsidRPr="005B29F3">
        <w:t>)</w:t>
      </w:r>
    </w:p>
    <w:p w14:paraId="2E4551BC" w14:textId="35E788B7" w:rsidR="00EC3786" w:rsidRPr="005B29F3" w:rsidRDefault="004061E3" w:rsidP="003E6475">
      <w:pPr>
        <w:pStyle w:val="NCFE-Bullet-Short"/>
        <w:spacing w:before="0" w:after="0"/>
      </w:pPr>
      <w:r>
        <w:t>1</w:t>
      </w:r>
      <w:r w:rsidR="00EC3786" w:rsidRPr="005B29F3">
        <w:t xml:space="preserve"> of the </w:t>
      </w:r>
      <w:r>
        <w:t>3</w:t>
      </w:r>
      <w:r w:rsidR="00EC3786" w:rsidRPr="005B29F3">
        <w:t xml:space="preserve"> </w:t>
      </w:r>
      <w:r>
        <w:t>p</w:t>
      </w:r>
      <w:r w:rsidR="00EC3786" w:rsidRPr="005B29F3">
        <w:t>ractical scenarios</w:t>
      </w:r>
    </w:p>
    <w:p w14:paraId="345D52B1" w14:textId="13585BE0" w:rsidR="00EC3786" w:rsidRPr="005B29F3" w:rsidRDefault="004061E3" w:rsidP="003E6475">
      <w:pPr>
        <w:pStyle w:val="NCFE-Bullet-Short"/>
        <w:spacing w:before="0" w:after="0"/>
      </w:pPr>
      <w:r>
        <w:t>e</w:t>
      </w:r>
      <w:r w:rsidR="00EC3786" w:rsidRPr="005B29F3">
        <w:t>quipment required for the assigned practical</w:t>
      </w:r>
      <w:r w:rsidR="004B236F">
        <w:t>:</w:t>
      </w:r>
    </w:p>
    <w:p w14:paraId="7B3A2F62" w14:textId="1085E326" w:rsidR="00EC3786" w:rsidRPr="005B29F3" w:rsidRDefault="004061E3" w:rsidP="003E6475">
      <w:pPr>
        <w:pStyle w:val="NCFE-Bullet-Short"/>
        <w:numPr>
          <w:ilvl w:val="1"/>
          <w:numId w:val="7"/>
        </w:numPr>
        <w:spacing w:before="0" w:after="0"/>
      </w:pPr>
      <w:r>
        <w:t>p</w:t>
      </w:r>
      <w:r w:rsidR="00EC3786" w:rsidRPr="005B29F3">
        <w:t>ractical scenario 1</w:t>
      </w:r>
      <w:r w:rsidR="00FC51F6">
        <w:t>:</w:t>
      </w:r>
    </w:p>
    <w:p w14:paraId="0238AFB4" w14:textId="77777777" w:rsidR="00EC3786" w:rsidRPr="005B29F3" w:rsidRDefault="00EC3786" w:rsidP="003E6475">
      <w:pPr>
        <w:pStyle w:val="NCFE-Bullet-Short"/>
        <w:numPr>
          <w:ilvl w:val="2"/>
          <w:numId w:val="7"/>
        </w:numPr>
        <w:spacing w:before="0" w:after="0"/>
      </w:pPr>
      <w:r w:rsidRPr="005B29F3">
        <w:t>BP monitor</w:t>
      </w:r>
    </w:p>
    <w:p w14:paraId="53B92B7C" w14:textId="2D79B7A4" w:rsidR="00EC3786" w:rsidRPr="005B29F3" w:rsidRDefault="004B236F" w:rsidP="003E6475">
      <w:pPr>
        <w:pStyle w:val="NCFE-Bullet-Short"/>
        <w:numPr>
          <w:ilvl w:val="2"/>
          <w:numId w:val="7"/>
        </w:numPr>
        <w:spacing w:before="0" w:after="0"/>
      </w:pPr>
      <w:r>
        <w:t>h</w:t>
      </w:r>
      <w:r w:rsidR="00EC3786" w:rsidRPr="005B29F3">
        <w:t>and washing facilities</w:t>
      </w:r>
    </w:p>
    <w:p w14:paraId="01C61C81" w14:textId="6437C643" w:rsidR="00EC3786" w:rsidRPr="005B29F3" w:rsidRDefault="004B236F" w:rsidP="003E6475">
      <w:pPr>
        <w:pStyle w:val="NCFE-Bullet-Short"/>
        <w:numPr>
          <w:ilvl w:val="2"/>
          <w:numId w:val="7"/>
        </w:numPr>
        <w:spacing w:before="0" w:after="0"/>
      </w:pPr>
      <w:r>
        <w:t>h</w:t>
      </w:r>
      <w:r w:rsidR="00EC3786" w:rsidRPr="005B29F3">
        <w:t>and saniti</w:t>
      </w:r>
      <w:r w:rsidR="00A568CA">
        <w:t>s</w:t>
      </w:r>
      <w:r w:rsidR="00EC3786" w:rsidRPr="005B29F3">
        <w:t>er</w:t>
      </w:r>
    </w:p>
    <w:p w14:paraId="28402CEC" w14:textId="77777777" w:rsidR="00EC3786" w:rsidRPr="005B29F3" w:rsidRDefault="00EC3786" w:rsidP="003E6475">
      <w:pPr>
        <w:pStyle w:val="NCFE-Bullet-Short"/>
        <w:numPr>
          <w:ilvl w:val="2"/>
          <w:numId w:val="7"/>
        </w:numPr>
        <w:spacing w:before="0" w:after="0"/>
      </w:pPr>
      <w:r w:rsidRPr="005B29F3">
        <w:t>PPE</w:t>
      </w:r>
    </w:p>
    <w:p w14:paraId="41082C15" w14:textId="551C0FD4" w:rsidR="00EC3786" w:rsidRPr="005B29F3" w:rsidRDefault="004B236F" w:rsidP="003E6475">
      <w:pPr>
        <w:pStyle w:val="NCFE-Bullet-Short"/>
        <w:numPr>
          <w:ilvl w:val="2"/>
          <w:numId w:val="7"/>
        </w:numPr>
        <w:spacing w:before="0" w:after="0"/>
      </w:pPr>
      <w:r>
        <w:t>t</w:t>
      </w:r>
      <w:r w:rsidR="00EC3786" w:rsidRPr="005B29F3">
        <w:t>able and chairs</w:t>
      </w:r>
    </w:p>
    <w:p w14:paraId="71900402" w14:textId="544557FD" w:rsidR="00EC3786" w:rsidRPr="005B29F3" w:rsidRDefault="004B236F" w:rsidP="003E6475">
      <w:pPr>
        <w:pStyle w:val="NCFE-Bullet-Short"/>
        <w:numPr>
          <w:ilvl w:val="2"/>
          <w:numId w:val="7"/>
        </w:numPr>
        <w:spacing w:before="0" w:after="0"/>
      </w:pPr>
      <w:r>
        <w:t>p</w:t>
      </w:r>
      <w:r w:rsidR="00EC3786" w:rsidRPr="005B29F3">
        <w:t>en</w:t>
      </w:r>
    </w:p>
    <w:p w14:paraId="3CF6AD86" w14:textId="77777777" w:rsidR="00EC3786" w:rsidRPr="005B29F3" w:rsidRDefault="00EC3786" w:rsidP="003E6475">
      <w:pPr>
        <w:pStyle w:val="NCFE-Bullet-Short"/>
        <w:numPr>
          <w:ilvl w:val="2"/>
          <w:numId w:val="7"/>
        </w:numPr>
        <w:spacing w:before="0" w:after="0"/>
      </w:pPr>
      <w:r w:rsidRPr="005B29F3">
        <w:t>BP chart</w:t>
      </w:r>
    </w:p>
    <w:p w14:paraId="5E6BBDA0" w14:textId="7B67E21F" w:rsidR="00EC3786" w:rsidRPr="005B29F3" w:rsidRDefault="005F159D" w:rsidP="003E6475">
      <w:pPr>
        <w:pStyle w:val="NCFE-Bullet-Short"/>
        <w:numPr>
          <w:ilvl w:val="1"/>
          <w:numId w:val="7"/>
        </w:numPr>
        <w:spacing w:before="0" w:after="0"/>
      </w:pPr>
      <w:r>
        <w:t>p</w:t>
      </w:r>
      <w:r w:rsidR="00EC3786" w:rsidRPr="005B29F3">
        <w:t>ractical scenario 2</w:t>
      </w:r>
      <w:r w:rsidR="00FC51F6">
        <w:t>:</w:t>
      </w:r>
    </w:p>
    <w:p w14:paraId="66569C0F" w14:textId="08CC4B3E" w:rsidR="00EC3786" w:rsidRPr="005B29F3" w:rsidRDefault="005F159D" w:rsidP="003E6475">
      <w:pPr>
        <w:pStyle w:val="NCFE-Bullet-Short"/>
        <w:numPr>
          <w:ilvl w:val="2"/>
          <w:numId w:val="7"/>
        </w:numPr>
        <w:spacing w:before="0" w:after="0"/>
      </w:pPr>
      <w:r>
        <w:t>h</w:t>
      </w:r>
      <w:r w:rsidR="00EC3786" w:rsidRPr="005B29F3">
        <w:t>and washing facilities</w:t>
      </w:r>
    </w:p>
    <w:p w14:paraId="23ADCBBC" w14:textId="73FD894A" w:rsidR="00EC3786" w:rsidRPr="005B29F3" w:rsidRDefault="005F159D" w:rsidP="003E6475">
      <w:pPr>
        <w:pStyle w:val="NCFE-Bullet-Short"/>
        <w:numPr>
          <w:ilvl w:val="2"/>
          <w:numId w:val="7"/>
        </w:numPr>
        <w:spacing w:before="0" w:after="0"/>
      </w:pPr>
      <w:r>
        <w:t>h</w:t>
      </w:r>
      <w:r w:rsidR="00EC3786" w:rsidRPr="005B29F3">
        <w:t>and saniti</w:t>
      </w:r>
      <w:r w:rsidR="00A568CA">
        <w:t>s</w:t>
      </w:r>
      <w:r w:rsidR="00EC3786" w:rsidRPr="005B29F3">
        <w:t>er</w:t>
      </w:r>
    </w:p>
    <w:p w14:paraId="5D6DAE6E" w14:textId="672711C6" w:rsidR="00EC3786" w:rsidRPr="005B29F3" w:rsidRDefault="00A568CA" w:rsidP="003E6475">
      <w:pPr>
        <w:pStyle w:val="NCFE-Bullet-Short"/>
        <w:numPr>
          <w:ilvl w:val="2"/>
          <w:numId w:val="7"/>
        </w:numPr>
        <w:spacing w:before="0" w:after="0"/>
      </w:pPr>
      <w:r>
        <w:t>w</w:t>
      </w:r>
      <w:r w:rsidR="00EC3786" w:rsidRPr="005B29F3">
        <w:t>ipes</w:t>
      </w:r>
    </w:p>
    <w:p w14:paraId="53C9A892" w14:textId="4FA20992" w:rsidR="00EC3786" w:rsidRPr="005B29F3" w:rsidRDefault="00A568CA" w:rsidP="003E6475">
      <w:pPr>
        <w:pStyle w:val="NCFE-Bullet-Short"/>
        <w:numPr>
          <w:ilvl w:val="2"/>
          <w:numId w:val="7"/>
        </w:numPr>
        <w:spacing w:before="0" w:after="0"/>
      </w:pPr>
      <w:r>
        <w:t>w</w:t>
      </w:r>
      <w:r w:rsidR="00EC3786" w:rsidRPr="005B29F3">
        <w:t>aste disposal</w:t>
      </w:r>
    </w:p>
    <w:p w14:paraId="7A54D77B" w14:textId="7E2BF68D" w:rsidR="00EC3786" w:rsidRPr="005B29F3" w:rsidRDefault="00A568CA" w:rsidP="003E6475">
      <w:pPr>
        <w:pStyle w:val="NCFE-Bullet-Short"/>
        <w:numPr>
          <w:ilvl w:val="2"/>
          <w:numId w:val="7"/>
        </w:numPr>
        <w:spacing w:before="0" w:after="0"/>
      </w:pPr>
      <w:r>
        <w:t>w</w:t>
      </w:r>
      <w:r w:rsidR="00EC3786" w:rsidRPr="005B29F3">
        <w:t>eighing scales</w:t>
      </w:r>
    </w:p>
    <w:p w14:paraId="23DB7FD9" w14:textId="1596F56A" w:rsidR="00EC3786" w:rsidRPr="005B29F3" w:rsidRDefault="00A568CA" w:rsidP="003E6475">
      <w:pPr>
        <w:pStyle w:val="NCFE-Bullet-Short"/>
        <w:numPr>
          <w:ilvl w:val="2"/>
          <w:numId w:val="7"/>
        </w:numPr>
        <w:spacing w:before="0" w:after="0"/>
      </w:pPr>
      <w:r>
        <w:t>s</w:t>
      </w:r>
      <w:r w:rsidR="00EC3786" w:rsidRPr="005B29F3">
        <w:t>tadiometer</w:t>
      </w:r>
    </w:p>
    <w:p w14:paraId="36C46C8B" w14:textId="77777777" w:rsidR="00EC3786" w:rsidRPr="005B29F3" w:rsidRDefault="00EC3786" w:rsidP="003E6475">
      <w:pPr>
        <w:pStyle w:val="NCFE-Bullet-Short"/>
        <w:numPr>
          <w:ilvl w:val="2"/>
          <w:numId w:val="7"/>
        </w:numPr>
        <w:spacing w:before="0" w:after="0"/>
      </w:pPr>
      <w:r w:rsidRPr="005B29F3">
        <w:t>BMI measurement chart</w:t>
      </w:r>
    </w:p>
    <w:p w14:paraId="2884D9A1" w14:textId="66E2F325" w:rsidR="00EC3786" w:rsidRPr="005B29F3" w:rsidRDefault="00A568CA" w:rsidP="003E6475">
      <w:pPr>
        <w:pStyle w:val="NCFE-Bullet-Short"/>
        <w:numPr>
          <w:ilvl w:val="2"/>
          <w:numId w:val="7"/>
        </w:numPr>
        <w:spacing w:before="0" w:after="0"/>
      </w:pPr>
      <w:r>
        <w:t>t</w:t>
      </w:r>
      <w:r w:rsidR="00EC3786" w:rsidRPr="005B29F3">
        <w:t>able and chairs</w:t>
      </w:r>
    </w:p>
    <w:p w14:paraId="0B9DB3C2" w14:textId="505BC0CF" w:rsidR="00EC3786" w:rsidRPr="005B29F3" w:rsidRDefault="00A568CA" w:rsidP="003E6475">
      <w:pPr>
        <w:pStyle w:val="NCFE-Bullet-Short"/>
        <w:numPr>
          <w:ilvl w:val="2"/>
          <w:numId w:val="7"/>
        </w:numPr>
        <w:spacing w:before="0" w:after="0"/>
      </w:pPr>
      <w:r>
        <w:t>p</w:t>
      </w:r>
      <w:r w:rsidR="00EC3786" w:rsidRPr="005B29F3">
        <w:t>en</w:t>
      </w:r>
    </w:p>
    <w:p w14:paraId="3C05CAC8" w14:textId="5B5ABDBD" w:rsidR="00EC3786" w:rsidRPr="005B29F3" w:rsidRDefault="00A5681E" w:rsidP="003E6475">
      <w:pPr>
        <w:pStyle w:val="NCFE-Bullet-Short"/>
        <w:numPr>
          <w:ilvl w:val="1"/>
          <w:numId w:val="7"/>
        </w:numPr>
        <w:spacing w:before="0" w:after="0"/>
      </w:pPr>
      <w:r>
        <w:t>p</w:t>
      </w:r>
      <w:r w:rsidR="00EC3786" w:rsidRPr="005B29F3">
        <w:t>ractical scenario 3</w:t>
      </w:r>
      <w:r w:rsidR="00FC51F6">
        <w:t>:</w:t>
      </w:r>
    </w:p>
    <w:p w14:paraId="45412210" w14:textId="67992002" w:rsidR="00EC3786" w:rsidRPr="005B29F3" w:rsidRDefault="00A5681E" w:rsidP="003E6475">
      <w:pPr>
        <w:pStyle w:val="NCFE-Bullet-Short"/>
        <w:numPr>
          <w:ilvl w:val="2"/>
          <w:numId w:val="7"/>
        </w:numPr>
        <w:spacing w:before="0" w:after="0"/>
      </w:pPr>
      <w:r>
        <w:t>t</w:t>
      </w:r>
      <w:r w:rsidR="00EC3786" w:rsidRPr="005B29F3">
        <w:t>ympanic thermometer</w:t>
      </w:r>
    </w:p>
    <w:p w14:paraId="6EC49D9F" w14:textId="280E0757" w:rsidR="00EC3786" w:rsidRPr="005B29F3" w:rsidRDefault="00A5681E" w:rsidP="003E6475">
      <w:pPr>
        <w:pStyle w:val="NCFE-Bullet-Short"/>
        <w:numPr>
          <w:ilvl w:val="2"/>
          <w:numId w:val="7"/>
        </w:numPr>
        <w:spacing w:before="0" w:after="0"/>
      </w:pPr>
      <w:r>
        <w:t>h</w:t>
      </w:r>
      <w:r w:rsidR="00EC3786" w:rsidRPr="005B29F3">
        <w:t>and washing facilities</w:t>
      </w:r>
    </w:p>
    <w:p w14:paraId="07DFC67D" w14:textId="4DCB521C" w:rsidR="00EC3786" w:rsidRPr="005B29F3" w:rsidRDefault="00A5681E" w:rsidP="003E6475">
      <w:pPr>
        <w:pStyle w:val="NCFE-Bullet-Short"/>
        <w:numPr>
          <w:ilvl w:val="2"/>
          <w:numId w:val="7"/>
        </w:numPr>
        <w:spacing w:before="0" w:after="0"/>
      </w:pPr>
      <w:r>
        <w:t>h</w:t>
      </w:r>
      <w:r w:rsidR="00EC3786" w:rsidRPr="005B29F3">
        <w:t>and saniti</w:t>
      </w:r>
      <w:r w:rsidR="00A568CA">
        <w:t>s</w:t>
      </w:r>
      <w:r w:rsidR="00EC3786" w:rsidRPr="005B29F3">
        <w:t>er</w:t>
      </w:r>
    </w:p>
    <w:p w14:paraId="2ECE6847" w14:textId="566200B1" w:rsidR="00EC3786" w:rsidRPr="005B29F3" w:rsidRDefault="00A5681E" w:rsidP="003E6475">
      <w:pPr>
        <w:pStyle w:val="NCFE-Bullet-Short"/>
        <w:numPr>
          <w:ilvl w:val="2"/>
          <w:numId w:val="7"/>
        </w:numPr>
        <w:spacing w:before="0" w:after="0"/>
      </w:pPr>
      <w:r>
        <w:t>w</w:t>
      </w:r>
      <w:r w:rsidR="00EC3786" w:rsidRPr="005B29F3">
        <w:t>ipes</w:t>
      </w:r>
    </w:p>
    <w:p w14:paraId="3F832E7B" w14:textId="77777777" w:rsidR="00EC3786" w:rsidRPr="005B29F3" w:rsidRDefault="00EC3786" w:rsidP="003E6475">
      <w:pPr>
        <w:pStyle w:val="NCFE-Bullet-Short"/>
        <w:numPr>
          <w:ilvl w:val="2"/>
          <w:numId w:val="7"/>
        </w:numPr>
        <w:spacing w:before="0" w:after="0"/>
      </w:pPr>
      <w:r w:rsidRPr="005B29F3">
        <w:t>PPE</w:t>
      </w:r>
    </w:p>
    <w:p w14:paraId="269AF17D" w14:textId="7F1EC4E6" w:rsidR="00EC3786" w:rsidRPr="005B29F3" w:rsidRDefault="00A5681E" w:rsidP="003E6475">
      <w:pPr>
        <w:pStyle w:val="NCFE-Bullet-Short"/>
        <w:numPr>
          <w:ilvl w:val="2"/>
          <w:numId w:val="7"/>
        </w:numPr>
        <w:spacing w:before="0" w:after="0"/>
      </w:pPr>
      <w:r>
        <w:t>t</w:t>
      </w:r>
      <w:r w:rsidR="00EC3786" w:rsidRPr="005B29F3">
        <w:t>able and chairs</w:t>
      </w:r>
    </w:p>
    <w:p w14:paraId="212F02DB" w14:textId="49DF785C" w:rsidR="00EC3786" w:rsidRPr="005B29F3" w:rsidRDefault="00A5681E" w:rsidP="003E6475">
      <w:pPr>
        <w:pStyle w:val="NCFE-Bullet-Short"/>
        <w:numPr>
          <w:ilvl w:val="2"/>
          <w:numId w:val="7"/>
        </w:numPr>
        <w:spacing w:before="0" w:after="0"/>
      </w:pPr>
      <w:r>
        <w:t>p</w:t>
      </w:r>
      <w:r w:rsidR="00EC3786" w:rsidRPr="005B29F3">
        <w:t>en</w:t>
      </w:r>
    </w:p>
    <w:p w14:paraId="238D591D" w14:textId="6CDAE14F" w:rsidR="00EC3786" w:rsidRPr="005B29F3" w:rsidRDefault="00A5681E" w:rsidP="003E6475">
      <w:pPr>
        <w:pStyle w:val="NCFE-Bullet-Short"/>
        <w:numPr>
          <w:ilvl w:val="2"/>
          <w:numId w:val="7"/>
        </w:numPr>
        <w:spacing w:before="0" w:after="0"/>
      </w:pPr>
      <w:r>
        <w:t>n</w:t>
      </w:r>
      <w:r w:rsidR="00EC3786" w:rsidRPr="005B29F3">
        <w:t>ormal body temperature chart</w:t>
      </w:r>
    </w:p>
    <w:p w14:paraId="105BB9CE" w14:textId="77777777" w:rsidR="003E6475" w:rsidRPr="00660CA8" w:rsidRDefault="003E6475" w:rsidP="00660CA8">
      <w:pPr>
        <w:spacing w:before="0" w:after="0"/>
      </w:pPr>
    </w:p>
    <w:p w14:paraId="00A060F1" w14:textId="6F67886F" w:rsidR="00EC3786" w:rsidRDefault="00EC3786" w:rsidP="003E6475">
      <w:pPr>
        <w:pStyle w:val="Heading3"/>
        <w:spacing w:before="0" w:after="0"/>
        <w:rPr>
          <w:rFonts w:cs="Arial"/>
        </w:rPr>
      </w:pPr>
      <w:r w:rsidRPr="005B29F3">
        <w:rPr>
          <w:rFonts w:cs="Arial"/>
        </w:rPr>
        <w:t xml:space="preserve">Centre </w:t>
      </w:r>
      <w:r w:rsidR="00A8462E">
        <w:rPr>
          <w:rFonts w:cs="Arial"/>
        </w:rPr>
        <w:t>g</w:t>
      </w:r>
      <w:r w:rsidRPr="005B29F3">
        <w:rPr>
          <w:rFonts w:cs="Arial"/>
        </w:rPr>
        <w:t>uidance</w:t>
      </w:r>
    </w:p>
    <w:p w14:paraId="08155B08" w14:textId="77777777" w:rsidR="003E6475" w:rsidRPr="00660CA8" w:rsidRDefault="003E6475" w:rsidP="00660CA8">
      <w:pPr>
        <w:spacing w:before="0" w:after="0"/>
      </w:pPr>
    </w:p>
    <w:p w14:paraId="23B3A1E5" w14:textId="5CC17424" w:rsidR="00EC3786" w:rsidRPr="005B29F3" w:rsidRDefault="00EC3786" w:rsidP="003E6475">
      <w:pPr>
        <w:spacing w:before="0" w:after="0"/>
        <w:rPr>
          <w:rFonts w:cs="Arial"/>
        </w:rPr>
      </w:pPr>
      <w:r w:rsidRPr="005B29F3">
        <w:rPr>
          <w:rFonts w:cs="Arial"/>
        </w:rPr>
        <w:t xml:space="preserve">Each learner should undertake </w:t>
      </w:r>
      <w:r w:rsidR="001B25FF">
        <w:rPr>
          <w:rFonts w:cs="Arial"/>
          <w:b/>
          <w:bCs/>
        </w:rPr>
        <w:t>1</w:t>
      </w:r>
      <w:r w:rsidRPr="005B29F3">
        <w:rPr>
          <w:rFonts w:cs="Arial"/>
        </w:rPr>
        <w:t xml:space="preserve"> of the </w:t>
      </w:r>
      <w:r w:rsidR="00A5681E">
        <w:rPr>
          <w:rFonts w:cs="Arial"/>
        </w:rPr>
        <w:t>3</w:t>
      </w:r>
      <w:r w:rsidRPr="005B29F3">
        <w:rPr>
          <w:rFonts w:cs="Arial"/>
        </w:rPr>
        <w:t xml:space="preserve"> given </w:t>
      </w:r>
      <w:r w:rsidR="00A5681E">
        <w:rPr>
          <w:rFonts w:cs="Arial"/>
        </w:rPr>
        <w:t>p</w:t>
      </w:r>
      <w:r w:rsidRPr="005B29F3">
        <w:rPr>
          <w:rFonts w:cs="Arial"/>
        </w:rPr>
        <w:t>ractical scenarios</w:t>
      </w:r>
      <w:r w:rsidR="00A5681E">
        <w:rPr>
          <w:rFonts w:cs="Arial"/>
        </w:rPr>
        <w:t>,</w:t>
      </w:r>
      <w:r w:rsidRPr="005B29F3">
        <w:rPr>
          <w:rFonts w:cs="Arial"/>
        </w:rPr>
        <w:t xml:space="preserve"> which should be assigned at random to ensure learners cannot predict which practical they will undertake.</w:t>
      </w:r>
    </w:p>
    <w:p w14:paraId="7933BB0C" w14:textId="77777777" w:rsidR="00660CA8" w:rsidRDefault="00660CA8" w:rsidP="003E6475">
      <w:pPr>
        <w:spacing w:before="0" w:after="0"/>
        <w:rPr>
          <w:rFonts w:cs="Arial"/>
        </w:rPr>
      </w:pPr>
    </w:p>
    <w:p w14:paraId="3D568557" w14:textId="2DA39FBC" w:rsidR="00EC3786" w:rsidRPr="005B29F3" w:rsidRDefault="00EC3786" w:rsidP="003E6475">
      <w:pPr>
        <w:spacing w:before="0" w:after="0"/>
        <w:rPr>
          <w:rFonts w:cs="Arial"/>
        </w:rPr>
      </w:pPr>
      <w:r w:rsidRPr="005B29F3">
        <w:rPr>
          <w:rFonts w:cs="Arial"/>
        </w:rPr>
        <w:t>There should be someone to act as a patient, but this should not be the assessor. The patient should be amenable and answer any questions asked by the learner fully. The patient should not prompt the learner in any way.</w:t>
      </w:r>
    </w:p>
    <w:p w14:paraId="7F638D0E" w14:textId="77777777" w:rsidR="00660CA8" w:rsidRDefault="00660CA8" w:rsidP="003E6475">
      <w:pPr>
        <w:spacing w:before="0" w:after="0"/>
        <w:rPr>
          <w:rFonts w:cs="Arial"/>
        </w:rPr>
      </w:pPr>
    </w:p>
    <w:p w14:paraId="3B4633F5" w14:textId="4090026F" w:rsidR="00EC3786" w:rsidRPr="005B29F3" w:rsidRDefault="00EC3786" w:rsidP="003E6475">
      <w:pPr>
        <w:spacing w:before="0" w:after="0"/>
        <w:rPr>
          <w:rFonts w:cs="Arial"/>
        </w:rPr>
      </w:pPr>
      <w:r w:rsidRPr="005B29F3">
        <w:rPr>
          <w:rFonts w:cs="Arial"/>
        </w:rPr>
        <w:lastRenderedPageBreak/>
        <w:t xml:space="preserve">Assessors should use the </w:t>
      </w:r>
      <w:r w:rsidR="002B6033">
        <w:rPr>
          <w:rFonts w:cs="Arial"/>
        </w:rPr>
        <w:t>r</w:t>
      </w:r>
      <w:r w:rsidRPr="005B29F3">
        <w:rPr>
          <w:rFonts w:cs="Arial"/>
        </w:rPr>
        <w:t xml:space="preserve">ecord of </w:t>
      </w:r>
      <w:r w:rsidR="002B6033">
        <w:rPr>
          <w:rFonts w:cs="Arial"/>
        </w:rPr>
        <w:t>l</w:t>
      </w:r>
      <w:r w:rsidRPr="005B29F3">
        <w:rPr>
          <w:rFonts w:cs="Arial"/>
        </w:rPr>
        <w:t>earner</w:t>
      </w:r>
      <w:r w:rsidR="002B6033">
        <w:rPr>
          <w:rFonts w:cs="Arial"/>
        </w:rPr>
        <w:t xml:space="preserve"> o</w:t>
      </w:r>
      <w:r w:rsidRPr="005B29F3">
        <w:rPr>
          <w:rFonts w:cs="Arial"/>
        </w:rPr>
        <w:t xml:space="preserve">bservation </w:t>
      </w:r>
      <w:r w:rsidR="002B6033">
        <w:rPr>
          <w:rFonts w:cs="Arial"/>
        </w:rPr>
        <w:t>–</w:t>
      </w:r>
      <w:r w:rsidRPr="005B29F3">
        <w:rPr>
          <w:rFonts w:cs="Arial"/>
        </w:rPr>
        <w:t xml:space="preserve"> </w:t>
      </w:r>
      <w:r w:rsidR="002B6033">
        <w:rPr>
          <w:rFonts w:cs="Arial"/>
        </w:rPr>
        <w:t>c</w:t>
      </w:r>
      <w:r w:rsidRPr="005B29F3">
        <w:rPr>
          <w:rFonts w:cs="Arial"/>
        </w:rPr>
        <w:t xml:space="preserve">linical </w:t>
      </w:r>
      <w:r w:rsidR="002B6033">
        <w:rPr>
          <w:rFonts w:cs="Arial"/>
        </w:rPr>
        <w:t>t</w:t>
      </w:r>
      <w:r w:rsidRPr="005B29F3">
        <w:rPr>
          <w:rFonts w:cs="Arial"/>
        </w:rPr>
        <w:t xml:space="preserve">ask form provided in the </w:t>
      </w:r>
      <w:r w:rsidR="002B6033">
        <w:rPr>
          <w:rFonts w:cs="Arial"/>
        </w:rPr>
        <w:t>p</w:t>
      </w:r>
      <w:r w:rsidRPr="002B6033">
        <w:rPr>
          <w:rFonts w:cs="Arial"/>
        </w:rPr>
        <w:t xml:space="preserve">roformas </w:t>
      </w:r>
      <w:r w:rsidRPr="005B29F3">
        <w:rPr>
          <w:rFonts w:cs="Arial"/>
        </w:rPr>
        <w:t>booklet to comment on learner performance within the practical and to aid with marking decisions.</w:t>
      </w:r>
    </w:p>
    <w:p w14:paraId="019B7E24" w14:textId="77777777" w:rsidR="003E6475" w:rsidRPr="00660CA8" w:rsidRDefault="003E6475" w:rsidP="00660CA8">
      <w:pPr>
        <w:spacing w:before="0" w:after="0"/>
      </w:pPr>
      <w:bookmarkStart w:id="29" w:name="_Toc74221734"/>
    </w:p>
    <w:p w14:paraId="0F441BF8" w14:textId="4DF9D834" w:rsidR="00EC3786" w:rsidRPr="005B29F3" w:rsidRDefault="00EC3786" w:rsidP="00D90E32">
      <w:pPr>
        <w:pStyle w:val="Heading2"/>
        <w:spacing w:before="0" w:after="0"/>
      </w:pPr>
      <w:r w:rsidRPr="005B29F3">
        <w:t xml:space="preserve">Task </w:t>
      </w:r>
      <w:r w:rsidR="00A8462E">
        <w:t>1(b)</w:t>
      </w:r>
      <w:r w:rsidRPr="005B29F3">
        <w:t xml:space="preserve">: </w:t>
      </w:r>
      <w:bookmarkEnd w:id="29"/>
      <w:r w:rsidR="00B744F5">
        <w:t>perform critical care</w:t>
      </w:r>
    </w:p>
    <w:p w14:paraId="2ECB9D01" w14:textId="77777777" w:rsidR="003E6475" w:rsidRPr="00660CA8" w:rsidRDefault="003E6475" w:rsidP="00D90E32">
      <w:pPr>
        <w:keepNext/>
        <w:keepLines/>
        <w:spacing w:before="0" w:after="0"/>
      </w:pPr>
    </w:p>
    <w:p w14:paraId="42F1A407" w14:textId="5DDACA35" w:rsidR="00EC3786" w:rsidRPr="005B29F3" w:rsidRDefault="00EC3786" w:rsidP="00D90E32">
      <w:pPr>
        <w:pStyle w:val="Heading3"/>
        <w:spacing w:before="0" w:after="0"/>
        <w:rPr>
          <w:rFonts w:cs="Arial"/>
        </w:rPr>
      </w:pPr>
      <w:r w:rsidRPr="005B29F3">
        <w:rPr>
          <w:rFonts w:cs="Arial"/>
        </w:rPr>
        <w:t xml:space="preserve">Maximum </w:t>
      </w:r>
      <w:r w:rsidR="00A8462E">
        <w:rPr>
          <w:rFonts w:cs="Arial"/>
        </w:rPr>
        <w:t>t</w:t>
      </w:r>
      <w:r w:rsidRPr="005B29F3">
        <w:rPr>
          <w:rFonts w:cs="Arial"/>
        </w:rPr>
        <w:t xml:space="preserve">ime </w:t>
      </w:r>
      <w:r w:rsidR="00A8462E">
        <w:rPr>
          <w:rFonts w:cs="Arial"/>
        </w:rPr>
        <w:t>a</w:t>
      </w:r>
      <w:r w:rsidRPr="005B29F3">
        <w:rPr>
          <w:rFonts w:cs="Arial"/>
        </w:rPr>
        <w:t>llowed</w:t>
      </w:r>
    </w:p>
    <w:p w14:paraId="108C41F4" w14:textId="77777777" w:rsidR="003E6475" w:rsidRPr="00660CA8" w:rsidRDefault="003E6475" w:rsidP="00660CA8">
      <w:pPr>
        <w:spacing w:before="0" w:after="0"/>
      </w:pPr>
    </w:p>
    <w:p w14:paraId="4B2E7D74" w14:textId="5B38D347" w:rsidR="00EC3786" w:rsidRPr="005B29F3" w:rsidRDefault="00EC3786" w:rsidP="003E6475">
      <w:pPr>
        <w:spacing w:before="0" w:after="0"/>
        <w:rPr>
          <w:rFonts w:cs="Arial"/>
        </w:rPr>
      </w:pPr>
      <w:r w:rsidRPr="005B29F3">
        <w:rPr>
          <w:rFonts w:cs="Arial"/>
        </w:rPr>
        <w:t>45 minutes (including time to watch the video)</w:t>
      </w:r>
    </w:p>
    <w:p w14:paraId="56F41902" w14:textId="77777777" w:rsidR="003E6475" w:rsidRPr="00660CA8" w:rsidRDefault="003E6475" w:rsidP="00660CA8">
      <w:pPr>
        <w:spacing w:before="0" w:after="0"/>
      </w:pPr>
    </w:p>
    <w:p w14:paraId="518FADF8" w14:textId="7AAFA994" w:rsidR="00EC3786" w:rsidRDefault="00EC3786" w:rsidP="003E6475">
      <w:pPr>
        <w:pStyle w:val="Heading3"/>
        <w:spacing w:before="0" w:after="0"/>
        <w:rPr>
          <w:rFonts w:cs="Arial"/>
        </w:rPr>
      </w:pPr>
      <w:r w:rsidRPr="005B29F3">
        <w:rPr>
          <w:rFonts w:cs="Arial"/>
        </w:rPr>
        <w:t xml:space="preserve">Resources </w:t>
      </w:r>
      <w:r w:rsidR="00A8462E">
        <w:rPr>
          <w:rFonts w:cs="Arial"/>
        </w:rPr>
        <w:t>r</w:t>
      </w:r>
      <w:r w:rsidRPr="005B29F3">
        <w:rPr>
          <w:rFonts w:cs="Arial"/>
        </w:rPr>
        <w:t>equired</w:t>
      </w:r>
    </w:p>
    <w:p w14:paraId="0525C14D" w14:textId="77777777" w:rsidR="003E6475" w:rsidRPr="00660CA8" w:rsidRDefault="003E6475" w:rsidP="00660CA8">
      <w:pPr>
        <w:spacing w:before="0" w:after="0"/>
      </w:pPr>
    </w:p>
    <w:p w14:paraId="1011F357" w14:textId="58ECB92E" w:rsidR="00EC3786" w:rsidRPr="005B29F3" w:rsidRDefault="00B542D4" w:rsidP="003E6475">
      <w:pPr>
        <w:pStyle w:val="NCFE-Bullet-Short"/>
        <w:spacing w:before="0" w:after="0"/>
      </w:pPr>
      <w:r>
        <w:t>i</w:t>
      </w:r>
      <w:r w:rsidR="00EC3786" w:rsidRPr="005B29F3">
        <w:t>nternet access to watch the video</w:t>
      </w:r>
    </w:p>
    <w:p w14:paraId="1BB107D5" w14:textId="7509F956" w:rsidR="00EC3786" w:rsidRPr="005B29F3" w:rsidRDefault="00B542D4" w:rsidP="003E6475">
      <w:pPr>
        <w:pStyle w:val="NCFE-Bullet-Short"/>
        <w:spacing w:before="0" w:after="0"/>
      </w:pPr>
      <w:r>
        <w:t>a</w:t>
      </w:r>
      <w:r w:rsidR="00EC3786" w:rsidRPr="005B29F3">
        <w:t xml:space="preserve"> transcript for the </w:t>
      </w:r>
      <w:proofErr w:type="gramStart"/>
      <w:r w:rsidR="00EC3786" w:rsidRPr="005B29F3">
        <w:t>video, if</w:t>
      </w:r>
      <w:proofErr w:type="gramEnd"/>
      <w:r w:rsidR="00EC3786" w:rsidRPr="005B29F3">
        <w:t xml:space="preserve"> a learner requires one (appendix 3 in the </w:t>
      </w:r>
      <w:r>
        <w:t>a</w:t>
      </w:r>
      <w:r w:rsidR="00EC3786" w:rsidRPr="00B542D4">
        <w:t>ss</w:t>
      </w:r>
      <w:r w:rsidR="00547D06">
        <w:t>essment</w:t>
      </w:r>
      <w:r w:rsidR="00EC3786" w:rsidRPr="00B542D4">
        <w:t xml:space="preserve"> guide</w:t>
      </w:r>
      <w:r w:rsidR="00EC3786" w:rsidRPr="005B29F3">
        <w:t>)</w:t>
      </w:r>
    </w:p>
    <w:p w14:paraId="74B4441A" w14:textId="77777777" w:rsidR="003E6475" w:rsidRPr="00660CA8" w:rsidRDefault="003E6475" w:rsidP="00660CA8">
      <w:pPr>
        <w:spacing w:before="0" w:after="0"/>
      </w:pPr>
    </w:p>
    <w:p w14:paraId="718624D5" w14:textId="4A2CE7B5" w:rsidR="00EC3786" w:rsidRPr="005B29F3" w:rsidRDefault="00EC3786" w:rsidP="003E6475">
      <w:pPr>
        <w:pStyle w:val="Heading3"/>
        <w:spacing w:before="0" w:after="0"/>
        <w:rPr>
          <w:rFonts w:cs="Arial"/>
        </w:rPr>
      </w:pPr>
      <w:r w:rsidRPr="005B29F3">
        <w:rPr>
          <w:rFonts w:cs="Arial"/>
        </w:rPr>
        <w:t xml:space="preserve">Centre </w:t>
      </w:r>
      <w:r w:rsidR="00A8462E">
        <w:rPr>
          <w:rFonts w:cs="Arial"/>
        </w:rPr>
        <w:t>g</w:t>
      </w:r>
      <w:r w:rsidRPr="005B29F3">
        <w:rPr>
          <w:rFonts w:cs="Arial"/>
        </w:rPr>
        <w:t>uidance</w:t>
      </w:r>
    </w:p>
    <w:p w14:paraId="652F909F" w14:textId="77777777" w:rsidR="003E6475" w:rsidRPr="00660CA8" w:rsidRDefault="003E6475" w:rsidP="00660CA8">
      <w:pPr>
        <w:spacing w:before="0" w:after="0"/>
      </w:pPr>
    </w:p>
    <w:p w14:paraId="423FF0E5" w14:textId="42A5941A" w:rsidR="00EC3786" w:rsidRPr="005B29F3" w:rsidRDefault="00EC3786" w:rsidP="003E6475">
      <w:pPr>
        <w:spacing w:before="0" w:after="0"/>
        <w:rPr>
          <w:rFonts w:cs="Arial"/>
        </w:rPr>
      </w:pPr>
      <w:r w:rsidRPr="005B29F3">
        <w:rPr>
          <w:rFonts w:cs="Arial"/>
        </w:rPr>
        <w:t>Learners can watch the video as many times as they wish within the maximum time given for the task.</w:t>
      </w:r>
    </w:p>
    <w:p w14:paraId="7FB19A56" w14:textId="77777777" w:rsidR="00B542D4" w:rsidRDefault="00B542D4" w:rsidP="003E6475">
      <w:pPr>
        <w:spacing w:before="0" w:after="0"/>
        <w:rPr>
          <w:rFonts w:cs="Arial"/>
        </w:rPr>
      </w:pPr>
    </w:p>
    <w:p w14:paraId="2A09623A" w14:textId="0C8905D6" w:rsidR="00EC3786" w:rsidRPr="005B29F3" w:rsidRDefault="00EC3786" w:rsidP="003E6475">
      <w:pPr>
        <w:spacing w:before="0" w:after="0"/>
        <w:rPr>
          <w:rFonts w:cs="Arial"/>
        </w:rPr>
      </w:pPr>
      <w:r w:rsidRPr="005B29F3">
        <w:rPr>
          <w:rFonts w:cs="Arial"/>
        </w:rPr>
        <w:t>Internet should be provided for the duration of this assignment, but it should be monitored as it is only to be used for watching the video.</w:t>
      </w:r>
    </w:p>
    <w:p w14:paraId="450A072A" w14:textId="231C8D02" w:rsidR="00EC3786" w:rsidRPr="005B29F3" w:rsidRDefault="36354FD2" w:rsidP="00A8462E">
      <w:pPr>
        <w:pStyle w:val="Heading1"/>
        <w:spacing w:before="0" w:after="0"/>
        <w:rPr>
          <w:rFonts w:cs="Arial"/>
        </w:rPr>
      </w:pPr>
      <w:bookmarkStart w:id="30" w:name="_Toc74221735"/>
      <w:r w:rsidRPr="005B29F3">
        <w:rPr>
          <w:rFonts w:cs="Arial"/>
        </w:rPr>
        <w:lastRenderedPageBreak/>
        <w:t xml:space="preserve">Part </w:t>
      </w:r>
      <w:r w:rsidR="00EC3786" w:rsidRPr="005B29F3">
        <w:rPr>
          <w:rFonts w:cs="Arial"/>
        </w:rPr>
        <w:t xml:space="preserve">3: </w:t>
      </w:r>
      <w:r w:rsidR="00A63EE4">
        <w:rPr>
          <w:rFonts w:cs="Arial"/>
        </w:rPr>
        <w:t>infection prevention and control (</w:t>
      </w:r>
      <w:r w:rsidR="00EC3786" w:rsidRPr="005B29F3">
        <w:rPr>
          <w:rFonts w:cs="Arial"/>
        </w:rPr>
        <w:t>IPC</w:t>
      </w:r>
      <w:r w:rsidR="00A63EE4">
        <w:rPr>
          <w:rFonts w:cs="Arial"/>
        </w:rPr>
        <w:t>)</w:t>
      </w:r>
      <w:r w:rsidR="00EC3786" w:rsidRPr="005B29F3">
        <w:rPr>
          <w:rFonts w:cs="Arial"/>
        </w:rPr>
        <w:t xml:space="preserve"> tasks</w:t>
      </w:r>
      <w:bookmarkEnd w:id="30"/>
    </w:p>
    <w:p w14:paraId="4E276C95" w14:textId="77777777" w:rsidR="00A8462E" w:rsidRPr="00A8462E" w:rsidRDefault="00A8462E" w:rsidP="00A8462E">
      <w:pPr>
        <w:spacing w:before="0" w:after="0"/>
      </w:pPr>
      <w:bookmarkStart w:id="31" w:name="_Toc74221736"/>
    </w:p>
    <w:p w14:paraId="2CC1A3A9" w14:textId="26A245F1" w:rsidR="00EC3786" w:rsidRPr="005B29F3" w:rsidRDefault="00EC3786" w:rsidP="00A8462E">
      <w:pPr>
        <w:pStyle w:val="Heading2"/>
        <w:spacing w:before="0" w:after="0"/>
      </w:pPr>
      <w:r w:rsidRPr="005B29F3">
        <w:t xml:space="preserve">Task </w:t>
      </w:r>
      <w:r w:rsidR="00E17637">
        <w:t>1</w:t>
      </w:r>
      <w:r w:rsidRPr="005B29F3">
        <w:t xml:space="preserve">: </w:t>
      </w:r>
      <w:r w:rsidR="00A63EE4">
        <w:t>infection prevention and control (</w:t>
      </w:r>
      <w:r w:rsidRPr="005B29F3">
        <w:t>IPC</w:t>
      </w:r>
      <w:r w:rsidR="00A63EE4">
        <w:t>)</w:t>
      </w:r>
      <w:r w:rsidRPr="005B29F3">
        <w:t xml:space="preserve"> hospital image</w:t>
      </w:r>
      <w:bookmarkEnd w:id="31"/>
    </w:p>
    <w:p w14:paraId="3C0958BF" w14:textId="77777777" w:rsidR="00A8462E" w:rsidRPr="00A8462E" w:rsidRDefault="00A8462E" w:rsidP="00A8462E">
      <w:pPr>
        <w:spacing w:before="0" w:after="0"/>
      </w:pPr>
    </w:p>
    <w:p w14:paraId="1BB05639" w14:textId="1F25CFDC" w:rsidR="00EC3786" w:rsidRPr="005B29F3" w:rsidRDefault="00EC3786" w:rsidP="00A8462E">
      <w:pPr>
        <w:pStyle w:val="Heading3"/>
        <w:spacing w:before="0" w:after="0"/>
        <w:rPr>
          <w:rFonts w:cs="Arial"/>
        </w:rPr>
      </w:pPr>
      <w:r w:rsidRPr="005B29F3">
        <w:rPr>
          <w:rFonts w:cs="Arial"/>
        </w:rPr>
        <w:t xml:space="preserve">Maximum </w:t>
      </w:r>
      <w:r w:rsidR="00E17637">
        <w:rPr>
          <w:rFonts w:cs="Arial"/>
        </w:rPr>
        <w:t>t</w:t>
      </w:r>
      <w:r w:rsidRPr="005B29F3">
        <w:rPr>
          <w:rFonts w:cs="Arial"/>
        </w:rPr>
        <w:t xml:space="preserve">ime </w:t>
      </w:r>
      <w:r w:rsidR="00E17637">
        <w:rPr>
          <w:rFonts w:cs="Arial"/>
        </w:rPr>
        <w:t>a</w:t>
      </w:r>
      <w:r w:rsidRPr="005B29F3">
        <w:rPr>
          <w:rFonts w:cs="Arial"/>
        </w:rPr>
        <w:t>llowed</w:t>
      </w:r>
    </w:p>
    <w:p w14:paraId="544D7A04" w14:textId="77777777" w:rsidR="00A8462E" w:rsidRPr="00A8462E" w:rsidRDefault="00A8462E" w:rsidP="00A8462E">
      <w:pPr>
        <w:spacing w:before="0" w:after="0"/>
      </w:pPr>
    </w:p>
    <w:p w14:paraId="56E89BA7" w14:textId="3A61F8BB" w:rsidR="00EC3786" w:rsidRPr="005B29F3" w:rsidRDefault="00EC3786" w:rsidP="00A8462E">
      <w:pPr>
        <w:spacing w:before="0" w:after="0"/>
        <w:rPr>
          <w:rFonts w:cs="Arial"/>
        </w:rPr>
      </w:pPr>
      <w:r w:rsidRPr="005B29F3">
        <w:rPr>
          <w:rFonts w:cs="Arial"/>
        </w:rPr>
        <w:t>60 minutes</w:t>
      </w:r>
    </w:p>
    <w:p w14:paraId="579D63CC" w14:textId="77777777" w:rsidR="00A8462E" w:rsidRPr="00A8462E" w:rsidRDefault="00A8462E" w:rsidP="00A8462E">
      <w:pPr>
        <w:spacing w:before="0" w:after="0"/>
      </w:pPr>
    </w:p>
    <w:p w14:paraId="34A8326E" w14:textId="15B6B144" w:rsidR="00EC3786" w:rsidRPr="005B29F3" w:rsidRDefault="00EC3786" w:rsidP="00A8462E">
      <w:pPr>
        <w:pStyle w:val="Heading3"/>
        <w:spacing w:before="0" w:after="0"/>
        <w:rPr>
          <w:rFonts w:cs="Arial"/>
        </w:rPr>
      </w:pPr>
      <w:r w:rsidRPr="005B29F3">
        <w:rPr>
          <w:rFonts w:cs="Arial"/>
        </w:rPr>
        <w:t xml:space="preserve">Resources </w:t>
      </w:r>
      <w:r w:rsidR="00E17637">
        <w:rPr>
          <w:rFonts w:cs="Arial"/>
        </w:rPr>
        <w:t>r</w:t>
      </w:r>
      <w:r w:rsidRPr="005B29F3">
        <w:rPr>
          <w:rFonts w:cs="Arial"/>
        </w:rPr>
        <w:t>equired</w:t>
      </w:r>
    </w:p>
    <w:p w14:paraId="46B947FB" w14:textId="77777777" w:rsidR="00A8462E" w:rsidRPr="00A8462E" w:rsidRDefault="00A8462E" w:rsidP="00A8462E">
      <w:pPr>
        <w:spacing w:before="0" w:after="0"/>
      </w:pPr>
    </w:p>
    <w:p w14:paraId="33A37ADB" w14:textId="4C0A6B0A" w:rsidR="00EC3786" w:rsidRPr="005B29F3" w:rsidRDefault="00EC3786" w:rsidP="00A8462E">
      <w:pPr>
        <w:spacing w:before="0" w:after="0"/>
        <w:rPr>
          <w:rFonts w:cs="Arial"/>
        </w:rPr>
      </w:pPr>
      <w:r w:rsidRPr="005B29F3">
        <w:rPr>
          <w:rFonts w:cs="Arial"/>
        </w:rPr>
        <w:t>No additional resources required.</w:t>
      </w:r>
    </w:p>
    <w:p w14:paraId="4629D83F" w14:textId="77777777" w:rsidR="00A8462E" w:rsidRPr="00A8462E" w:rsidRDefault="00A8462E" w:rsidP="00A8462E">
      <w:pPr>
        <w:spacing w:before="0" w:after="0"/>
      </w:pPr>
    </w:p>
    <w:p w14:paraId="21ACF5AF" w14:textId="57993E02" w:rsidR="00EC3786" w:rsidRPr="005B29F3" w:rsidRDefault="00EC3786" w:rsidP="00A8462E">
      <w:pPr>
        <w:pStyle w:val="Heading3"/>
        <w:spacing w:before="0" w:after="0"/>
        <w:rPr>
          <w:rFonts w:cs="Arial"/>
        </w:rPr>
      </w:pPr>
      <w:r w:rsidRPr="005B29F3">
        <w:rPr>
          <w:rFonts w:cs="Arial"/>
        </w:rPr>
        <w:t xml:space="preserve">Centre </w:t>
      </w:r>
      <w:r w:rsidR="00E17637">
        <w:rPr>
          <w:rFonts w:cs="Arial"/>
        </w:rPr>
        <w:t>g</w:t>
      </w:r>
      <w:r w:rsidRPr="005B29F3">
        <w:rPr>
          <w:rFonts w:cs="Arial"/>
        </w:rPr>
        <w:t>uidance</w:t>
      </w:r>
    </w:p>
    <w:p w14:paraId="62F23DDD" w14:textId="77777777" w:rsidR="00A8462E" w:rsidRPr="00A8462E" w:rsidRDefault="00A8462E" w:rsidP="00A8462E">
      <w:pPr>
        <w:spacing w:before="0" w:after="0"/>
      </w:pPr>
    </w:p>
    <w:p w14:paraId="4A0B6DB8" w14:textId="6C4D85BA" w:rsidR="008337E0" w:rsidRDefault="00EC3786" w:rsidP="00A8462E">
      <w:pPr>
        <w:spacing w:before="0" w:after="0"/>
        <w:rPr>
          <w:rFonts w:cs="Arial"/>
        </w:rPr>
      </w:pPr>
      <w:r w:rsidRPr="005B29F3">
        <w:rPr>
          <w:rFonts w:cs="Arial"/>
        </w:rPr>
        <w:t>Photo alternative text is provided underneath the photo in case that the learner cannot see the image.</w:t>
      </w:r>
    </w:p>
    <w:p w14:paraId="75103471" w14:textId="09B8C745" w:rsidR="00813653" w:rsidRDefault="00813653" w:rsidP="00A8462E">
      <w:pPr>
        <w:spacing w:before="0" w:after="0"/>
        <w:rPr>
          <w:rFonts w:cs="Arial"/>
        </w:rPr>
      </w:pPr>
    </w:p>
    <w:p w14:paraId="10C14B0E" w14:textId="62691946" w:rsidR="00813653" w:rsidRDefault="00813653" w:rsidP="00A8462E">
      <w:pPr>
        <w:spacing w:before="0" w:after="0"/>
        <w:rPr>
          <w:rFonts w:cs="Arial"/>
        </w:rPr>
      </w:pPr>
    </w:p>
    <w:p w14:paraId="74FB6D51" w14:textId="77777777" w:rsidR="00813653" w:rsidRDefault="00813653" w:rsidP="00A8462E">
      <w:pPr>
        <w:spacing w:before="0" w:after="0"/>
        <w:rPr>
          <w:rFonts w:cs="Arial"/>
        </w:rPr>
      </w:pPr>
    </w:p>
    <w:p w14:paraId="7EBA4B21" w14:textId="77777777" w:rsidR="00197C51" w:rsidRDefault="00197C51" w:rsidP="00A8462E">
      <w:pPr>
        <w:spacing w:before="0" w:after="0"/>
        <w:rPr>
          <w:rFonts w:cs="Arial"/>
        </w:rPr>
      </w:pPr>
    </w:p>
    <w:p w14:paraId="2C813539" w14:textId="77777777" w:rsidR="005E4D4C" w:rsidRPr="005B29F3" w:rsidRDefault="005E4D4C" w:rsidP="00E17637">
      <w:pPr>
        <w:pStyle w:val="Heading1"/>
        <w:spacing w:before="0" w:after="0"/>
      </w:pPr>
      <w:r w:rsidRPr="005B29F3">
        <w:lastRenderedPageBreak/>
        <w:t>Document information</w:t>
      </w:r>
    </w:p>
    <w:p w14:paraId="16A0CDBC" w14:textId="77777777" w:rsidR="00E17637" w:rsidRDefault="00E17637" w:rsidP="00E17637">
      <w:pPr>
        <w:pStyle w:val="NCFE-document-owner"/>
        <w:rPr>
          <w:rFonts w:cs="Times New Roman"/>
        </w:rPr>
      </w:pPr>
    </w:p>
    <w:p w14:paraId="73E399B4" w14:textId="0B6757D2" w:rsidR="008B4A42" w:rsidRPr="005B29F3" w:rsidRDefault="008B4A42" w:rsidP="00E17637">
      <w:pPr>
        <w:pStyle w:val="NCFE-document-owner"/>
        <w:rPr>
          <w:rFonts w:cs="Times New Roman"/>
        </w:rPr>
      </w:pPr>
      <w:r w:rsidRPr="005B29F3">
        <w:rPr>
          <w:rFonts w:cs="Times New Roman"/>
        </w:rPr>
        <w:t>All the material in this publication is © NCFE</w:t>
      </w:r>
    </w:p>
    <w:p w14:paraId="7C9FC898" w14:textId="77777777" w:rsidR="00E17637" w:rsidRDefault="00E17637" w:rsidP="00E17637">
      <w:pPr>
        <w:pStyle w:val="NCFE-document-owner"/>
      </w:pPr>
    </w:p>
    <w:p w14:paraId="7D8C91F6" w14:textId="320172D9" w:rsidR="005E4D4C" w:rsidRPr="005B29F3" w:rsidRDefault="005C377C" w:rsidP="00E17637">
      <w:pPr>
        <w:pStyle w:val="NCFE-document-owner"/>
      </w:pPr>
      <w:r w:rsidRPr="005B29F3">
        <w:t xml:space="preserve">Owner: </w:t>
      </w:r>
      <w:fldSimple w:instr="DOCPROPERTY  &quot;NCFE Document Owner&quot;  \* MERGEFORMAT">
        <w:r w:rsidR="00EC3786" w:rsidRPr="005B29F3">
          <w:t>Head of Assessment Design</w:t>
        </w:r>
      </w:fldSimple>
    </w:p>
    <w:sectPr w:rsidR="005E4D4C" w:rsidRPr="005B29F3" w:rsidSect="005E1CF6">
      <w:headerReference w:type="default" r:id="rId15"/>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EA18" w14:textId="77777777" w:rsidR="0082015C" w:rsidRDefault="0082015C" w:rsidP="003020C6">
      <w:r>
        <w:separator/>
      </w:r>
    </w:p>
  </w:endnote>
  <w:endnote w:type="continuationSeparator" w:id="0">
    <w:p w14:paraId="020A37F2" w14:textId="77777777" w:rsidR="0082015C" w:rsidRDefault="0082015C" w:rsidP="003020C6">
      <w:r>
        <w:continuationSeparator/>
      </w:r>
    </w:p>
  </w:endnote>
  <w:endnote w:type="continuationNotice" w:id="1">
    <w:p w14:paraId="6E57F630" w14:textId="77777777" w:rsidR="0082015C" w:rsidRDefault="008201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CCB9" w14:textId="1CFDE84F" w:rsidR="00FF67C9" w:rsidRDefault="00FF67C9" w:rsidP="00FF67C9">
    <w:pPr>
      <w:pStyle w:val="Footer"/>
    </w:pPr>
    <w:r w:rsidRPr="00FF67C9">
      <w:rPr>
        <w:rFonts w:cs="Arial"/>
        <w:b/>
        <w:sz w:val="18"/>
        <w:szCs w:val="18"/>
      </w:rPr>
      <w:t xml:space="preserve">Version 1.1    </w:t>
    </w:r>
    <w:r w:rsidR="008505ED">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0E2D" w14:textId="1BE30A72" w:rsidR="00862873" w:rsidRDefault="00862873" w:rsidP="00862873">
    <w:pPr>
      <w:pStyle w:val="Footer"/>
    </w:pPr>
    <w:r w:rsidRPr="00FF67C9">
      <w:rPr>
        <w:rFonts w:cs="Arial"/>
        <w:b/>
        <w:sz w:val="18"/>
        <w:szCs w:val="18"/>
      </w:rPr>
      <w:t xml:space="preserve">Version 1.1    </w:t>
    </w:r>
    <w:r w:rsidR="008505ED">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13B7C66E" w14:textId="15B21263" w:rsidR="00DE0526" w:rsidRDefault="00DE0526" w:rsidP="00721D2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BE38" w14:textId="77777777" w:rsidR="0082015C" w:rsidRDefault="0082015C" w:rsidP="003020C6">
      <w:r>
        <w:separator/>
      </w:r>
    </w:p>
  </w:footnote>
  <w:footnote w:type="continuationSeparator" w:id="0">
    <w:p w14:paraId="08A69F51" w14:textId="77777777" w:rsidR="0082015C" w:rsidRDefault="0082015C" w:rsidP="003020C6">
      <w:r>
        <w:continuationSeparator/>
      </w:r>
    </w:p>
  </w:footnote>
  <w:footnote w:type="continuationNotice" w:id="1">
    <w:p w14:paraId="143D0CED" w14:textId="77777777" w:rsidR="0082015C" w:rsidRDefault="0082015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7D53EA4F" w14:textId="77777777" w:rsidR="0064193A" w:rsidRDefault="0082015C" w:rsidP="00071305">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5D599" w14:textId="5E99C443" w:rsidR="005E1CF6" w:rsidRDefault="005E1CF6" w:rsidP="005E1CF6">
    <w:pPr>
      <w:tabs>
        <w:tab w:val="right" w:pos="10198"/>
      </w:tabs>
      <w:rPr>
        <w:rFonts w:cs="Arial"/>
        <w:bCs/>
        <w:noProof/>
        <w:color w:val="000000" w:themeColor="text1"/>
        <w:szCs w:val="22"/>
      </w:rPr>
    </w:pPr>
    <w:r w:rsidRPr="005E1CF6">
      <w:rPr>
        <w:rFonts w:cs="Arial"/>
        <w:bCs/>
        <w:color w:val="000000" w:themeColor="text1"/>
        <w:szCs w:val="22"/>
      </w:rPr>
      <w:t>Working in the health and science sector</w:t>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7C001B88" w14:textId="77777777" w:rsidR="005E1CF6" w:rsidRDefault="005E1CF6" w:rsidP="005E1CF6">
    <w:pPr>
      <w:tabs>
        <w:tab w:val="right" w:pos="10198"/>
      </w:tabs>
      <w:rPr>
        <w:rFonts w:cs="Arial"/>
        <w:bCs/>
        <w:color w:val="000000" w:themeColor="text1"/>
        <w:szCs w:val="22"/>
      </w:rPr>
    </w:pPr>
  </w:p>
  <w:p w14:paraId="2B2D1F27" w14:textId="77777777" w:rsidR="005E1CF6" w:rsidRPr="00704FDF" w:rsidRDefault="005E1CF6" w:rsidP="005E1CF6">
    <w:pPr>
      <w:tabs>
        <w:tab w:val="right" w:pos="10198"/>
      </w:tabs>
      <w:spacing w:before="0" w:after="0"/>
      <w:rPr>
        <w:rFonts w:cs="Arial"/>
        <w:color w:val="000000" w:themeColor="text1"/>
        <w:szCs w:val="22"/>
      </w:rPr>
    </w:pPr>
    <w:r>
      <w:rPr>
        <w:rFonts w:cs="Arial"/>
        <w:bCs/>
        <w:color w:val="000000" w:themeColor="text1"/>
        <w:szCs w:val="22"/>
      </w:rPr>
      <w:tab/>
    </w:r>
    <w:r>
      <w:rPr>
        <w:rFonts w:cs="Arial"/>
        <w:bCs/>
        <w:color w:val="000000" w:themeColor="text1"/>
        <w:szCs w:val="22"/>
      </w:rPr>
      <w:tab/>
    </w:r>
    <w:r>
      <w:rPr>
        <w:rFonts w:cs="Arial"/>
        <w:bCs/>
        <w:color w:val="000000" w:themeColor="text1"/>
        <w:szCs w:val="22"/>
      </w:rPr>
      <w:tab/>
    </w:r>
  </w:p>
  <w:p w14:paraId="6D5BAF95" w14:textId="7CC52EEB" w:rsidR="00197C51" w:rsidRDefault="00197C51" w:rsidP="005E1CF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907"/>
    <w:multiLevelType w:val="hybridMultilevel"/>
    <w:tmpl w:val="DF42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 w15:restartNumberingAfterBreak="0">
    <w:nsid w:val="0B666766"/>
    <w:multiLevelType w:val="hybridMultilevel"/>
    <w:tmpl w:val="03AAF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9431ED"/>
    <w:multiLevelType w:val="hybridMultilevel"/>
    <w:tmpl w:val="0B8AF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D0A7E"/>
    <w:multiLevelType w:val="multilevel"/>
    <w:tmpl w:val="457C16A2"/>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665" w:hanging="553"/>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1553" w:hanging="360"/>
      </w:pPr>
    </w:lvl>
    <w:lvl w:ilvl="5">
      <w:numFmt w:val="bullet"/>
      <w:lvlText w:val="•"/>
      <w:lvlJc w:val="left"/>
      <w:pPr>
        <w:ind w:left="2984" w:hanging="360"/>
      </w:pPr>
    </w:lvl>
    <w:lvl w:ilvl="6">
      <w:numFmt w:val="bullet"/>
      <w:lvlText w:val="•"/>
      <w:lvlJc w:val="left"/>
      <w:pPr>
        <w:ind w:left="4415" w:hanging="360"/>
      </w:pPr>
    </w:lvl>
    <w:lvl w:ilvl="7">
      <w:numFmt w:val="bullet"/>
      <w:lvlText w:val="•"/>
      <w:lvlJc w:val="left"/>
      <w:pPr>
        <w:ind w:left="5846" w:hanging="360"/>
      </w:pPr>
    </w:lvl>
    <w:lvl w:ilvl="8">
      <w:numFmt w:val="bullet"/>
      <w:lvlText w:val="•"/>
      <w:lvlJc w:val="left"/>
      <w:pPr>
        <w:ind w:left="7277" w:hanging="360"/>
      </w:pPr>
    </w:lvl>
  </w:abstractNum>
  <w:abstractNum w:abstractNumId="5" w15:restartNumberingAfterBreak="0">
    <w:nsid w:val="26E01174"/>
    <w:multiLevelType w:val="hybridMultilevel"/>
    <w:tmpl w:val="671E7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1A0B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5E73A1"/>
    <w:multiLevelType w:val="hybridMultilevel"/>
    <w:tmpl w:val="4CEC9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C377E"/>
    <w:multiLevelType w:val="hybridMultilevel"/>
    <w:tmpl w:val="294A7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E91339"/>
    <w:multiLevelType w:val="hybridMultilevel"/>
    <w:tmpl w:val="4F780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951F5A"/>
    <w:multiLevelType w:val="multilevel"/>
    <w:tmpl w:val="EEE8CDD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721F36"/>
    <w:multiLevelType w:val="hybridMultilevel"/>
    <w:tmpl w:val="313E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1F037DC"/>
    <w:multiLevelType w:val="hybridMultilevel"/>
    <w:tmpl w:val="7EC48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6832D4"/>
    <w:multiLevelType w:val="multilevel"/>
    <w:tmpl w:val="5B8EAB46"/>
    <w:lvl w:ilvl="0">
      <w:start w:val="3"/>
      <w:numFmt w:val="decimal"/>
      <w:lvlText w:val="%1"/>
      <w:lvlJc w:val="left"/>
      <w:pPr>
        <w:ind w:left="550" w:hanging="438"/>
      </w:pPr>
      <w:rPr>
        <w:rFonts w:ascii="Arial" w:eastAsia="Arial" w:hAnsi="Arial"/>
        <w:b/>
        <w:bCs/>
        <w:sz w:val="24"/>
        <w:szCs w:val="24"/>
      </w:rPr>
    </w:lvl>
    <w:lvl w:ilvl="1">
      <w:start w:val="1"/>
      <w:numFmt w:val="decimal"/>
      <w:lvlText w:val="%1.%2"/>
      <w:lvlJc w:val="left"/>
      <w:pPr>
        <w:ind w:left="662" w:hanging="551"/>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2785" w:hanging="360"/>
      </w:pPr>
    </w:lvl>
    <w:lvl w:ilvl="5">
      <w:numFmt w:val="bullet"/>
      <w:lvlText w:val="•"/>
      <w:lvlJc w:val="left"/>
      <w:pPr>
        <w:ind w:left="4017" w:hanging="360"/>
      </w:pPr>
    </w:lvl>
    <w:lvl w:ilvl="6">
      <w:numFmt w:val="bullet"/>
      <w:lvlText w:val="•"/>
      <w:lvlJc w:val="left"/>
      <w:pPr>
        <w:ind w:left="5250" w:hanging="360"/>
      </w:pPr>
    </w:lvl>
    <w:lvl w:ilvl="7">
      <w:numFmt w:val="bullet"/>
      <w:lvlText w:val="•"/>
      <w:lvlJc w:val="left"/>
      <w:pPr>
        <w:ind w:left="6482" w:hanging="360"/>
      </w:pPr>
    </w:lvl>
    <w:lvl w:ilvl="8">
      <w:numFmt w:val="bullet"/>
      <w:lvlText w:val="•"/>
      <w:lvlJc w:val="left"/>
      <w:pPr>
        <w:ind w:left="7714" w:hanging="360"/>
      </w:pPr>
    </w:lvl>
  </w:abstractNum>
  <w:abstractNum w:abstractNumId="15" w15:restartNumberingAfterBreak="0">
    <w:nsid w:val="646244FA"/>
    <w:multiLevelType w:val="multilevel"/>
    <w:tmpl w:val="F39C4A08"/>
    <w:lvl w:ilvl="0">
      <w:start w:val="1"/>
      <w:numFmt w:val="bullet"/>
      <w:lvlText w:val="o"/>
      <w:lvlJc w:val="left"/>
      <w:pPr>
        <w:ind w:left="397" w:hanging="397"/>
      </w:pPr>
      <w:rPr>
        <w:rFonts w:ascii="Courier New" w:hAnsi="Courier New" w:cs="Courier New"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6A23174D"/>
    <w:multiLevelType w:val="hybridMultilevel"/>
    <w:tmpl w:val="484E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18" w15:restartNumberingAfterBreak="0">
    <w:nsid w:val="780D6CC2"/>
    <w:multiLevelType w:val="multilevel"/>
    <w:tmpl w:val="15026476"/>
    <w:lvl w:ilvl="0">
      <w:start w:val="1"/>
      <w:numFmt w:val="bullet"/>
      <w:lvlText w:val="o"/>
      <w:lvlJc w:val="left"/>
      <w:pPr>
        <w:ind w:left="397" w:hanging="397"/>
      </w:pPr>
      <w:rPr>
        <w:rFonts w:ascii="Courier New" w:hAnsi="Courier New" w:cs="Courier New"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9" w15:restartNumberingAfterBreak="0">
    <w:nsid w:val="79C7286D"/>
    <w:multiLevelType w:val="multilevel"/>
    <w:tmpl w:val="EAE293E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0" w15:restartNumberingAfterBreak="0">
    <w:nsid w:val="7A9A48EF"/>
    <w:multiLevelType w:val="hybridMultilevel"/>
    <w:tmpl w:val="7C265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7"/>
  </w:num>
  <w:num w:numId="4">
    <w:abstractNumId w:val="19"/>
  </w:num>
  <w:num w:numId="5">
    <w:abstractNumId w:val="19"/>
  </w:num>
  <w:num w:numId="6">
    <w:abstractNumId w:val="17"/>
  </w:num>
  <w:num w:numId="7">
    <w:abstractNumId w:val="19"/>
  </w:num>
  <w:num w:numId="8">
    <w:abstractNumId w:val="17"/>
  </w:num>
  <w:num w:numId="9">
    <w:abstractNumId w:val="1"/>
  </w:num>
  <w:num w:numId="10">
    <w:abstractNumId w:val="12"/>
  </w:num>
  <w:num w:numId="11">
    <w:abstractNumId w:val="8"/>
  </w:num>
  <w:num w:numId="12">
    <w:abstractNumId w:val="6"/>
  </w:num>
  <w:num w:numId="13">
    <w:abstractNumId w:val="4"/>
  </w:num>
  <w:num w:numId="14">
    <w:abstractNumId w:val="14"/>
  </w:num>
  <w:num w:numId="15">
    <w:abstractNumId w:val="9"/>
  </w:num>
  <w:num w:numId="16">
    <w:abstractNumId w:val="13"/>
  </w:num>
  <w:num w:numId="17">
    <w:abstractNumId w:val="0"/>
  </w:num>
  <w:num w:numId="18">
    <w:abstractNumId w:val="7"/>
  </w:num>
  <w:num w:numId="19">
    <w:abstractNumId w:val="20"/>
  </w:num>
  <w:num w:numId="20">
    <w:abstractNumId w:val="2"/>
  </w:num>
  <w:num w:numId="21">
    <w:abstractNumId w:val="16"/>
  </w:num>
  <w:num w:numId="22">
    <w:abstractNumId w:val="5"/>
  </w:num>
  <w:num w:numId="23">
    <w:abstractNumId w:val="3"/>
  </w:num>
  <w:num w:numId="24">
    <w:abstractNumId w:val="11"/>
  </w:num>
  <w:num w:numId="25">
    <w:abstractNumId w:val="10"/>
  </w:num>
  <w:num w:numId="26">
    <w:abstractNumId w:val="19"/>
  </w:num>
  <w:num w:numId="27">
    <w:abstractNumId w:val="18"/>
  </w:num>
  <w:num w:numId="28">
    <w:abstractNumId w:val="19"/>
  </w:num>
  <w:num w:numId="29">
    <w:abstractNumId w:val="19"/>
  </w:num>
  <w:num w:numId="30">
    <w:abstractNumId w:val="19"/>
  </w:num>
  <w:num w:numId="31">
    <w:abstractNumId w:val="15"/>
  </w:num>
  <w:num w:numId="32">
    <w:abstractNumId w:val="19"/>
  </w:num>
  <w:num w:numId="33">
    <w:abstractNumId w:val="19"/>
  </w:num>
  <w:num w:numId="34">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49"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D84891"/>
    <w:rsid w:val="00010018"/>
    <w:rsid w:val="00014570"/>
    <w:rsid w:val="000153B1"/>
    <w:rsid w:val="00016E73"/>
    <w:rsid w:val="00017C01"/>
    <w:rsid w:val="00023377"/>
    <w:rsid w:val="000255DC"/>
    <w:rsid w:val="00033C59"/>
    <w:rsid w:val="00040198"/>
    <w:rsid w:val="00042C3C"/>
    <w:rsid w:val="0004613C"/>
    <w:rsid w:val="00047999"/>
    <w:rsid w:val="00063DEB"/>
    <w:rsid w:val="000644F1"/>
    <w:rsid w:val="00071305"/>
    <w:rsid w:val="00085F39"/>
    <w:rsid w:val="00086248"/>
    <w:rsid w:val="000A0449"/>
    <w:rsid w:val="000A2B92"/>
    <w:rsid w:val="000A4127"/>
    <w:rsid w:val="000A5CC5"/>
    <w:rsid w:val="000B7DFE"/>
    <w:rsid w:val="000C0DA6"/>
    <w:rsid w:val="000C27F4"/>
    <w:rsid w:val="000C6C69"/>
    <w:rsid w:val="000D115E"/>
    <w:rsid w:val="000D31B6"/>
    <w:rsid w:val="000F24A9"/>
    <w:rsid w:val="000F2916"/>
    <w:rsid w:val="000F4E74"/>
    <w:rsid w:val="000F7F61"/>
    <w:rsid w:val="0011344B"/>
    <w:rsid w:val="00113E0D"/>
    <w:rsid w:val="00120BBF"/>
    <w:rsid w:val="00123917"/>
    <w:rsid w:val="0012481D"/>
    <w:rsid w:val="00141DD1"/>
    <w:rsid w:val="00153DC3"/>
    <w:rsid w:val="00162105"/>
    <w:rsid w:val="001743E5"/>
    <w:rsid w:val="001752D5"/>
    <w:rsid w:val="00177217"/>
    <w:rsid w:val="00187A5E"/>
    <w:rsid w:val="00192819"/>
    <w:rsid w:val="00194499"/>
    <w:rsid w:val="00197C51"/>
    <w:rsid w:val="001A09FC"/>
    <w:rsid w:val="001B25FF"/>
    <w:rsid w:val="001B6603"/>
    <w:rsid w:val="001B7057"/>
    <w:rsid w:val="001C1008"/>
    <w:rsid w:val="001D2117"/>
    <w:rsid w:val="001D3DA4"/>
    <w:rsid w:val="001E787C"/>
    <w:rsid w:val="001F393D"/>
    <w:rsid w:val="001F7EBF"/>
    <w:rsid w:val="00200216"/>
    <w:rsid w:val="00202C6D"/>
    <w:rsid w:val="002048D7"/>
    <w:rsid w:val="002061EB"/>
    <w:rsid w:val="00210A94"/>
    <w:rsid w:val="00217719"/>
    <w:rsid w:val="00235F63"/>
    <w:rsid w:val="00235FE0"/>
    <w:rsid w:val="002417D4"/>
    <w:rsid w:val="0024293E"/>
    <w:rsid w:val="0024776B"/>
    <w:rsid w:val="00260154"/>
    <w:rsid w:val="00262D1A"/>
    <w:rsid w:val="00270638"/>
    <w:rsid w:val="00273544"/>
    <w:rsid w:val="00273C41"/>
    <w:rsid w:val="00273D46"/>
    <w:rsid w:val="002A43DF"/>
    <w:rsid w:val="002B0492"/>
    <w:rsid w:val="002B6033"/>
    <w:rsid w:val="002D2775"/>
    <w:rsid w:val="002E0EE2"/>
    <w:rsid w:val="002F554F"/>
    <w:rsid w:val="003018EC"/>
    <w:rsid w:val="003020C6"/>
    <w:rsid w:val="00303B87"/>
    <w:rsid w:val="00304F5D"/>
    <w:rsid w:val="00327C47"/>
    <w:rsid w:val="00337F07"/>
    <w:rsid w:val="0034583D"/>
    <w:rsid w:val="00346097"/>
    <w:rsid w:val="0034706C"/>
    <w:rsid w:val="00351F1F"/>
    <w:rsid w:val="00352C25"/>
    <w:rsid w:val="003553DA"/>
    <w:rsid w:val="0036222A"/>
    <w:rsid w:val="00374A74"/>
    <w:rsid w:val="003750BE"/>
    <w:rsid w:val="00381691"/>
    <w:rsid w:val="00385699"/>
    <w:rsid w:val="00385BB1"/>
    <w:rsid w:val="0038752F"/>
    <w:rsid w:val="0039070F"/>
    <w:rsid w:val="00391ACC"/>
    <w:rsid w:val="003932BC"/>
    <w:rsid w:val="00394E47"/>
    <w:rsid w:val="003A043A"/>
    <w:rsid w:val="003B3572"/>
    <w:rsid w:val="003C1EB4"/>
    <w:rsid w:val="003D612B"/>
    <w:rsid w:val="003D66CE"/>
    <w:rsid w:val="003E2FD3"/>
    <w:rsid w:val="003E6475"/>
    <w:rsid w:val="003E76BF"/>
    <w:rsid w:val="003F301E"/>
    <w:rsid w:val="003F6ED6"/>
    <w:rsid w:val="003F708B"/>
    <w:rsid w:val="003F7704"/>
    <w:rsid w:val="0040257B"/>
    <w:rsid w:val="004061E3"/>
    <w:rsid w:val="00406ECF"/>
    <w:rsid w:val="00410569"/>
    <w:rsid w:val="0041493E"/>
    <w:rsid w:val="00414A89"/>
    <w:rsid w:val="00424977"/>
    <w:rsid w:val="00435A96"/>
    <w:rsid w:val="00436281"/>
    <w:rsid w:val="00447517"/>
    <w:rsid w:val="00447F21"/>
    <w:rsid w:val="00450269"/>
    <w:rsid w:val="00452F33"/>
    <w:rsid w:val="00456783"/>
    <w:rsid w:val="0047321C"/>
    <w:rsid w:val="00474DED"/>
    <w:rsid w:val="00475BAC"/>
    <w:rsid w:val="00476BCD"/>
    <w:rsid w:val="00485058"/>
    <w:rsid w:val="004852D1"/>
    <w:rsid w:val="00493A65"/>
    <w:rsid w:val="00494423"/>
    <w:rsid w:val="004B236F"/>
    <w:rsid w:val="004B7671"/>
    <w:rsid w:val="004D2659"/>
    <w:rsid w:val="004D336D"/>
    <w:rsid w:val="004E02C2"/>
    <w:rsid w:val="004E1FB7"/>
    <w:rsid w:val="004E4366"/>
    <w:rsid w:val="004F0B8E"/>
    <w:rsid w:val="004F294F"/>
    <w:rsid w:val="004F7517"/>
    <w:rsid w:val="00502890"/>
    <w:rsid w:val="005038E1"/>
    <w:rsid w:val="00511938"/>
    <w:rsid w:val="00513599"/>
    <w:rsid w:val="00524F58"/>
    <w:rsid w:val="00530B82"/>
    <w:rsid w:val="00531C27"/>
    <w:rsid w:val="00534AC4"/>
    <w:rsid w:val="00535D27"/>
    <w:rsid w:val="00542E5E"/>
    <w:rsid w:val="005437D1"/>
    <w:rsid w:val="00547D06"/>
    <w:rsid w:val="00550DB5"/>
    <w:rsid w:val="00556621"/>
    <w:rsid w:val="0056013C"/>
    <w:rsid w:val="00567EDD"/>
    <w:rsid w:val="00572876"/>
    <w:rsid w:val="0058582B"/>
    <w:rsid w:val="00586544"/>
    <w:rsid w:val="005955BB"/>
    <w:rsid w:val="00596F2C"/>
    <w:rsid w:val="005A1E3B"/>
    <w:rsid w:val="005A3989"/>
    <w:rsid w:val="005A4DDE"/>
    <w:rsid w:val="005A5A87"/>
    <w:rsid w:val="005A686C"/>
    <w:rsid w:val="005A774E"/>
    <w:rsid w:val="005B29F3"/>
    <w:rsid w:val="005C377C"/>
    <w:rsid w:val="005C41BC"/>
    <w:rsid w:val="005E1CF6"/>
    <w:rsid w:val="005E2E11"/>
    <w:rsid w:val="005E38DC"/>
    <w:rsid w:val="005E4D4C"/>
    <w:rsid w:val="005E6AB7"/>
    <w:rsid w:val="005E7FE8"/>
    <w:rsid w:val="005F159D"/>
    <w:rsid w:val="005F2262"/>
    <w:rsid w:val="005F35CE"/>
    <w:rsid w:val="005F4F8F"/>
    <w:rsid w:val="00601309"/>
    <w:rsid w:val="00603715"/>
    <w:rsid w:val="00613F24"/>
    <w:rsid w:val="00630ED1"/>
    <w:rsid w:val="0064193A"/>
    <w:rsid w:val="00641CE1"/>
    <w:rsid w:val="00660CA8"/>
    <w:rsid w:val="00663AA0"/>
    <w:rsid w:val="0066650A"/>
    <w:rsid w:val="00670D5D"/>
    <w:rsid w:val="0068231B"/>
    <w:rsid w:val="0069100F"/>
    <w:rsid w:val="00691BE0"/>
    <w:rsid w:val="006B3871"/>
    <w:rsid w:val="006B6CC2"/>
    <w:rsid w:val="006D3207"/>
    <w:rsid w:val="006D7F2C"/>
    <w:rsid w:val="006E2E82"/>
    <w:rsid w:val="006F1655"/>
    <w:rsid w:val="006F4664"/>
    <w:rsid w:val="006F70E3"/>
    <w:rsid w:val="00702029"/>
    <w:rsid w:val="0071171E"/>
    <w:rsid w:val="00712178"/>
    <w:rsid w:val="00717931"/>
    <w:rsid w:val="00721D27"/>
    <w:rsid w:val="007350A3"/>
    <w:rsid w:val="007407AE"/>
    <w:rsid w:val="00741F74"/>
    <w:rsid w:val="0075091B"/>
    <w:rsid w:val="00757055"/>
    <w:rsid w:val="00762D12"/>
    <w:rsid w:val="00773A5C"/>
    <w:rsid w:val="00774C40"/>
    <w:rsid w:val="00776FF7"/>
    <w:rsid w:val="0078154B"/>
    <w:rsid w:val="007831A6"/>
    <w:rsid w:val="00785629"/>
    <w:rsid w:val="007867AD"/>
    <w:rsid w:val="00796AB5"/>
    <w:rsid w:val="0079723E"/>
    <w:rsid w:val="007A5FBF"/>
    <w:rsid w:val="007B09C2"/>
    <w:rsid w:val="007B1E77"/>
    <w:rsid w:val="007B7E28"/>
    <w:rsid w:val="007C02D5"/>
    <w:rsid w:val="007D7698"/>
    <w:rsid w:val="007E4A1D"/>
    <w:rsid w:val="007E4F58"/>
    <w:rsid w:val="007F6F00"/>
    <w:rsid w:val="00801025"/>
    <w:rsid w:val="00813193"/>
    <w:rsid w:val="00813653"/>
    <w:rsid w:val="0082015C"/>
    <w:rsid w:val="008235DE"/>
    <w:rsid w:val="00823735"/>
    <w:rsid w:val="008239EA"/>
    <w:rsid w:val="00824A96"/>
    <w:rsid w:val="00825074"/>
    <w:rsid w:val="00827C81"/>
    <w:rsid w:val="008337E0"/>
    <w:rsid w:val="00835AEC"/>
    <w:rsid w:val="00836F76"/>
    <w:rsid w:val="00847B9D"/>
    <w:rsid w:val="0085051E"/>
    <w:rsid w:val="008505ED"/>
    <w:rsid w:val="00856321"/>
    <w:rsid w:val="00862873"/>
    <w:rsid w:val="0086467D"/>
    <w:rsid w:val="00877274"/>
    <w:rsid w:val="0088246F"/>
    <w:rsid w:val="00885E6A"/>
    <w:rsid w:val="008A20DE"/>
    <w:rsid w:val="008A5238"/>
    <w:rsid w:val="008B07D4"/>
    <w:rsid w:val="008B34DE"/>
    <w:rsid w:val="008B4A42"/>
    <w:rsid w:val="008B5409"/>
    <w:rsid w:val="008C1340"/>
    <w:rsid w:val="008C1BA9"/>
    <w:rsid w:val="008D53D4"/>
    <w:rsid w:val="008E1650"/>
    <w:rsid w:val="008E1DC5"/>
    <w:rsid w:val="008F0E5A"/>
    <w:rsid w:val="008F3210"/>
    <w:rsid w:val="008F3C25"/>
    <w:rsid w:val="009003B8"/>
    <w:rsid w:val="00900523"/>
    <w:rsid w:val="00900882"/>
    <w:rsid w:val="009021F5"/>
    <w:rsid w:val="00904DF1"/>
    <w:rsid w:val="00911DA6"/>
    <w:rsid w:val="00914DFE"/>
    <w:rsid w:val="00916ABD"/>
    <w:rsid w:val="00922D35"/>
    <w:rsid w:val="009311AB"/>
    <w:rsid w:val="0093715F"/>
    <w:rsid w:val="00942833"/>
    <w:rsid w:val="009448ED"/>
    <w:rsid w:val="00951DF5"/>
    <w:rsid w:val="00965B78"/>
    <w:rsid w:val="00971C4E"/>
    <w:rsid w:val="009739F0"/>
    <w:rsid w:val="009741E3"/>
    <w:rsid w:val="00977BF0"/>
    <w:rsid w:val="00980CE9"/>
    <w:rsid w:val="009833F4"/>
    <w:rsid w:val="009854C0"/>
    <w:rsid w:val="009922D8"/>
    <w:rsid w:val="009929FD"/>
    <w:rsid w:val="00994A17"/>
    <w:rsid w:val="009A366A"/>
    <w:rsid w:val="009D185E"/>
    <w:rsid w:val="009D7BB8"/>
    <w:rsid w:val="009E0C0F"/>
    <w:rsid w:val="009E18EB"/>
    <w:rsid w:val="009E4112"/>
    <w:rsid w:val="009E6027"/>
    <w:rsid w:val="009F1985"/>
    <w:rsid w:val="00A07413"/>
    <w:rsid w:val="00A30976"/>
    <w:rsid w:val="00A33C3F"/>
    <w:rsid w:val="00A41F89"/>
    <w:rsid w:val="00A420D9"/>
    <w:rsid w:val="00A44314"/>
    <w:rsid w:val="00A4484B"/>
    <w:rsid w:val="00A50D0C"/>
    <w:rsid w:val="00A5681E"/>
    <w:rsid w:val="00A568CA"/>
    <w:rsid w:val="00A60B97"/>
    <w:rsid w:val="00A60F9A"/>
    <w:rsid w:val="00A618D2"/>
    <w:rsid w:val="00A63EE4"/>
    <w:rsid w:val="00A6403D"/>
    <w:rsid w:val="00A65E47"/>
    <w:rsid w:val="00A73817"/>
    <w:rsid w:val="00A80FC9"/>
    <w:rsid w:val="00A8462E"/>
    <w:rsid w:val="00AA3F3C"/>
    <w:rsid w:val="00AA6603"/>
    <w:rsid w:val="00AA6ACA"/>
    <w:rsid w:val="00AA6D12"/>
    <w:rsid w:val="00AB334F"/>
    <w:rsid w:val="00AB751E"/>
    <w:rsid w:val="00AC269F"/>
    <w:rsid w:val="00AC6239"/>
    <w:rsid w:val="00AD5D15"/>
    <w:rsid w:val="00AE74FC"/>
    <w:rsid w:val="00AF1A9F"/>
    <w:rsid w:val="00AF4740"/>
    <w:rsid w:val="00AF7683"/>
    <w:rsid w:val="00AF7BAE"/>
    <w:rsid w:val="00B10D49"/>
    <w:rsid w:val="00B15076"/>
    <w:rsid w:val="00B4503B"/>
    <w:rsid w:val="00B52F81"/>
    <w:rsid w:val="00B53643"/>
    <w:rsid w:val="00B542D4"/>
    <w:rsid w:val="00B56168"/>
    <w:rsid w:val="00B6550E"/>
    <w:rsid w:val="00B662D9"/>
    <w:rsid w:val="00B71677"/>
    <w:rsid w:val="00B744F5"/>
    <w:rsid w:val="00B823A4"/>
    <w:rsid w:val="00B840A5"/>
    <w:rsid w:val="00B96E23"/>
    <w:rsid w:val="00BA4A56"/>
    <w:rsid w:val="00BB0E95"/>
    <w:rsid w:val="00BB18A5"/>
    <w:rsid w:val="00BB668D"/>
    <w:rsid w:val="00BC41C0"/>
    <w:rsid w:val="00BD3A15"/>
    <w:rsid w:val="00BE03E3"/>
    <w:rsid w:val="00BF14F6"/>
    <w:rsid w:val="00C03CE6"/>
    <w:rsid w:val="00C0428B"/>
    <w:rsid w:val="00C04B43"/>
    <w:rsid w:val="00C0627C"/>
    <w:rsid w:val="00C066BD"/>
    <w:rsid w:val="00C06B7C"/>
    <w:rsid w:val="00C10F78"/>
    <w:rsid w:val="00C1163F"/>
    <w:rsid w:val="00C14C13"/>
    <w:rsid w:val="00C17693"/>
    <w:rsid w:val="00C23123"/>
    <w:rsid w:val="00C34BFF"/>
    <w:rsid w:val="00C3630F"/>
    <w:rsid w:val="00C419E3"/>
    <w:rsid w:val="00C41DE6"/>
    <w:rsid w:val="00C45E91"/>
    <w:rsid w:val="00C52E40"/>
    <w:rsid w:val="00C55D23"/>
    <w:rsid w:val="00C63F9F"/>
    <w:rsid w:val="00C743D5"/>
    <w:rsid w:val="00C74DFF"/>
    <w:rsid w:val="00C81027"/>
    <w:rsid w:val="00C87B7D"/>
    <w:rsid w:val="00C96E75"/>
    <w:rsid w:val="00CA0541"/>
    <w:rsid w:val="00CA32E1"/>
    <w:rsid w:val="00CB5F21"/>
    <w:rsid w:val="00CB67C7"/>
    <w:rsid w:val="00CB6F99"/>
    <w:rsid w:val="00CC1A19"/>
    <w:rsid w:val="00CC1FBF"/>
    <w:rsid w:val="00CC4261"/>
    <w:rsid w:val="00CC4D23"/>
    <w:rsid w:val="00CD2A62"/>
    <w:rsid w:val="00CD5A54"/>
    <w:rsid w:val="00CE2744"/>
    <w:rsid w:val="00D01AFE"/>
    <w:rsid w:val="00D027F6"/>
    <w:rsid w:val="00D0373F"/>
    <w:rsid w:val="00D055F6"/>
    <w:rsid w:val="00D157F2"/>
    <w:rsid w:val="00D2188F"/>
    <w:rsid w:val="00D2258B"/>
    <w:rsid w:val="00D23E33"/>
    <w:rsid w:val="00D33343"/>
    <w:rsid w:val="00D5125C"/>
    <w:rsid w:val="00D52EC5"/>
    <w:rsid w:val="00D54F91"/>
    <w:rsid w:val="00D64829"/>
    <w:rsid w:val="00D64999"/>
    <w:rsid w:val="00D72E29"/>
    <w:rsid w:val="00D739C4"/>
    <w:rsid w:val="00D741D0"/>
    <w:rsid w:val="00D82C0C"/>
    <w:rsid w:val="00D84891"/>
    <w:rsid w:val="00D90E32"/>
    <w:rsid w:val="00D96AAA"/>
    <w:rsid w:val="00DB3DD3"/>
    <w:rsid w:val="00DC0AE1"/>
    <w:rsid w:val="00DC0EF6"/>
    <w:rsid w:val="00DC1B4D"/>
    <w:rsid w:val="00DC21E7"/>
    <w:rsid w:val="00DD66AA"/>
    <w:rsid w:val="00DD7BC0"/>
    <w:rsid w:val="00DE0526"/>
    <w:rsid w:val="00DF1443"/>
    <w:rsid w:val="00DF1FB7"/>
    <w:rsid w:val="00DF46BD"/>
    <w:rsid w:val="00E07DFB"/>
    <w:rsid w:val="00E13E1C"/>
    <w:rsid w:val="00E175DD"/>
    <w:rsid w:val="00E17637"/>
    <w:rsid w:val="00E2431C"/>
    <w:rsid w:val="00E26B40"/>
    <w:rsid w:val="00E26FE2"/>
    <w:rsid w:val="00E3097D"/>
    <w:rsid w:val="00E31E8B"/>
    <w:rsid w:val="00E404F7"/>
    <w:rsid w:val="00E42A2D"/>
    <w:rsid w:val="00E441EB"/>
    <w:rsid w:val="00E454E9"/>
    <w:rsid w:val="00E62D3F"/>
    <w:rsid w:val="00E63850"/>
    <w:rsid w:val="00E658C6"/>
    <w:rsid w:val="00E65B43"/>
    <w:rsid w:val="00E6646D"/>
    <w:rsid w:val="00E72DF7"/>
    <w:rsid w:val="00E739D4"/>
    <w:rsid w:val="00E768F9"/>
    <w:rsid w:val="00E77253"/>
    <w:rsid w:val="00E9065C"/>
    <w:rsid w:val="00E94254"/>
    <w:rsid w:val="00E962FB"/>
    <w:rsid w:val="00EA207C"/>
    <w:rsid w:val="00EA788C"/>
    <w:rsid w:val="00EB1CDA"/>
    <w:rsid w:val="00EC3786"/>
    <w:rsid w:val="00EC7ECE"/>
    <w:rsid w:val="00ED2E59"/>
    <w:rsid w:val="00ED3AF6"/>
    <w:rsid w:val="00ED477E"/>
    <w:rsid w:val="00EE72D8"/>
    <w:rsid w:val="00EF1A28"/>
    <w:rsid w:val="00EF3530"/>
    <w:rsid w:val="00F03A3A"/>
    <w:rsid w:val="00F071F1"/>
    <w:rsid w:val="00F30DD0"/>
    <w:rsid w:val="00F34074"/>
    <w:rsid w:val="00F36F1C"/>
    <w:rsid w:val="00F36F4D"/>
    <w:rsid w:val="00F4772C"/>
    <w:rsid w:val="00F47870"/>
    <w:rsid w:val="00F5790F"/>
    <w:rsid w:val="00F623D4"/>
    <w:rsid w:val="00F704E1"/>
    <w:rsid w:val="00F71833"/>
    <w:rsid w:val="00F73DA2"/>
    <w:rsid w:val="00F7709C"/>
    <w:rsid w:val="00F80704"/>
    <w:rsid w:val="00F82BE8"/>
    <w:rsid w:val="00F840F5"/>
    <w:rsid w:val="00F848E3"/>
    <w:rsid w:val="00F867CB"/>
    <w:rsid w:val="00F87887"/>
    <w:rsid w:val="00F90A7D"/>
    <w:rsid w:val="00F91B4F"/>
    <w:rsid w:val="00F97064"/>
    <w:rsid w:val="00F97E81"/>
    <w:rsid w:val="00FA0B2F"/>
    <w:rsid w:val="00FA25FA"/>
    <w:rsid w:val="00FB3FD5"/>
    <w:rsid w:val="00FB59CA"/>
    <w:rsid w:val="00FC1918"/>
    <w:rsid w:val="00FC4809"/>
    <w:rsid w:val="00FC51F6"/>
    <w:rsid w:val="00FD044D"/>
    <w:rsid w:val="00FD1738"/>
    <w:rsid w:val="00FD484F"/>
    <w:rsid w:val="00FE0B15"/>
    <w:rsid w:val="00FE1D07"/>
    <w:rsid w:val="00FE6F0C"/>
    <w:rsid w:val="00FF4EF2"/>
    <w:rsid w:val="00FF4FC5"/>
    <w:rsid w:val="00FF67C9"/>
    <w:rsid w:val="04493D5E"/>
    <w:rsid w:val="0A60F81B"/>
    <w:rsid w:val="0CD62450"/>
    <w:rsid w:val="0FBA7260"/>
    <w:rsid w:val="172D018A"/>
    <w:rsid w:val="18164D8F"/>
    <w:rsid w:val="182E7284"/>
    <w:rsid w:val="1A889111"/>
    <w:rsid w:val="1B89C4F7"/>
    <w:rsid w:val="1CB547BE"/>
    <w:rsid w:val="20752A38"/>
    <w:rsid w:val="2116FDCA"/>
    <w:rsid w:val="2472ABE0"/>
    <w:rsid w:val="2CFACEB7"/>
    <w:rsid w:val="31EF0D0A"/>
    <w:rsid w:val="3393AF74"/>
    <w:rsid w:val="3602EE53"/>
    <w:rsid w:val="36354FD2"/>
    <w:rsid w:val="38FCEA9F"/>
    <w:rsid w:val="399148EB"/>
    <w:rsid w:val="47357F01"/>
    <w:rsid w:val="4C289641"/>
    <w:rsid w:val="4E442269"/>
    <w:rsid w:val="5042911E"/>
    <w:rsid w:val="51BF0A26"/>
    <w:rsid w:val="54116E09"/>
    <w:rsid w:val="545877C4"/>
    <w:rsid w:val="5F8CDC48"/>
    <w:rsid w:val="654048BA"/>
    <w:rsid w:val="67A3DE70"/>
    <w:rsid w:val="69494C7B"/>
    <w:rsid w:val="695CE11E"/>
    <w:rsid w:val="716A892B"/>
    <w:rsid w:val="72045954"/>
    <w:rsid w:val="72D70664"/>
    <w:rsid w:val="7C08C53E"/>
    <w:rsid w:val="7CB2A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765B1BBE"/>
  <w15:docId w15:val="{75CC84CE-CA96-4008-82BE-55FCCFF8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uiPriority w:val="39"/>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EC3786"/>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EC3786"/>
    <w:rPr>
      <w:rFonts w:asciiTheme="minorHAnsi" w:eastAsia="Arial" w:hAnsiTheme="minorHAnsi" w:cstheme="minorBidi"/>
      <w:sz w:val="22"/>
      <w:szCs w:val="22"/>
    </w:rPr>
  </w:style>
  <w:style w:type="paragraph" w:customStyle="1" w:styleId="TableParagraph">
    <w:name w:val="Table Paragraph"/>
    <w:basedOn w:val="Normal"/>
    <w:rsid w:val="00EC3786"/>
    <w:pPr>
      <w:spacing w:before="0" w:after="200" w:line="276" w:lineRule="auto"/>
    </w:pPr>
    <w:rPr>
      <w:rFonts w:asciiTheme="minorHAnsi" w:hAnsiTheme="minorHAnsi" w:cstheme="minorBidi"/>
      <w:szCs w:val="22"/>
    </w:rPr>
  </w:style>
  <w:style w:type="character" w:styleId="UnresolvedMention">
    <w:name w:val="Unresolved Mention"/>
    <w:basedOn w:val="DefaultParagraphFont"/>
    <w:uiPriority w:val="99"/>
    <w:unhideWhenUsed/>
    <w:rsid w:val="008337E0"/>
    <w:rPr>
      <w:color w:val="605E5C"/>
      <w:shd w:val="clear" w:color="auto" w:fill="E1DFDD"/>
    </w:rPr>
  </w:style>
  <w:style w:type="character" w:styleId="Mention">
    <w:name w:val="Mention"/>
    <w:basedOn w:val="DefaultParagraphFont"/>
    <w:uiPriority w:val="99"/>
    <w:unhideWhenUsed/>
    <w:rsid w:val="008337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14B2E-9CDE-4618-BA85-EBD9CDC57049}">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2.xml><?xml version="1.0" encoding="utf-8"?>
<ds:datastoreItem xmlns:ds="http://schemas.openxmlformats.org/officeDocument/2006/customXml" ds:itemID="{A6131BCB-3471-40E3-93A6-D77605CAD66E}"/>
</file>

<file path=customXml/itemProps3.xml><?xml version="1.0" encoding="utf-8"?>
<ds:datastoreItem xmlns:ds="http://schemas.openxmlformats.org/officeDocument/2006/customXml" ds:itemID="{9D693CB2-DBFE-4FC2-970C-B08000C7875A}">
  <ds:schemaRefs>
    <ds:schemaRef ds:uri="http://schemas.microsoft.com/sharepoint/v3/contenttype/forms"/>
  </ds:schemaRefs>
</ds:datastoreItem>
</file>

<file path=customXml/itemProps4.xml><?xml version="1.0" encoding="utf-8"?>
<ds:datastoreItem xmlns:ds="http://schemas.openxmlformats.org/officeDocument/2006/customXml" ds:itemID="{0537E1D9-8FED-4389-A0F4-4BE0D2D9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312</TotalTime>
  <Pages>13</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Health and Science: Health</vt:lpstr>
    </vt:vector>
  </TitlesOfParts>
  <Manager/>
  <Company>NCFE</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Health</dc:title>
  <dc:subject>NCFE CACHE Level 2 Certificate in Working in the Health and Science Sector</dc:subject>
  <dc:creator>NCFE</dc:creator>
  <cp:keywords>Controlled assessment</cp:keywords>
  <dc:description/>
  <cp:lastModifiedBy>Lauren Campbell</cp:lastModifiedBy>
  <cp:revision>176</cp:revision>
  <cp:lastPrinted>2021-09-24T14:59:00Z</cp:lastPrinted>
  <dcterms:created xsi:type="dcterms:W3CDTF">2021-06-19T12:55:00Z</dcterms:created>
  <dcterms:modified xsi:type="dcterms:W3CDTF">2021-10-07T11:30:00Z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TSQ-Health-11</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health</vt:lpwstr>
  </property>
  <property fmtid="{D5CDD505-2E9C-101B-9397-08002B2CF9AE}" pid="7" name="NCFE Assignment Ordinal">
    <vt:lpwstr>Health area of study assessment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1.0</vt:lpwstr>
  </property>
  <property fmtid="{D5CDD505-2E9C-101B-9397-08002B2CF9AE}" pid="14" name="NCFE Version Date">
    <vt:lpwstr>September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5349700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4046;#Kevin Hodgson</vt:lpwstr>
  </property>
  <property fmtid="{D5CDD505-2E9C-101B-9397-08002B2CF9AE}" pid="25" name="_ExtendedDescription">
    <vt:lpwstr/>
  </property>
  <property fmtid="{D5CDD505-2E9C-101B-9397-08002B2CF9AE}" pid="26" name="TriggerFlowInfo">
    <vt:lpwstr/>
  </property>
</Properties>
</file>